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3C3E" w:rsidRPr="005746DB" w:rsidRDefault="000F3C3E" w:rsidP="000F3C3E">
      <w:pPr>
        <w:pStyle w:val="Header"/>
        <w:tabs>
          <w:tab w:val="right" w:pos="9639"/>
        </w:tabs>
        <w:jc w:val="both"/>
        <w:rPr>
          <w:rFonts w:cs="Arial"/>
          <w:bCs/>
          <w:i/>
          <w:noProof w:val="0"/>
          <w:sz w:val="24"/>
          <w:szCs w:val="24"/>
        </w:rPr>
      </w:pPr>
      <w:r w:rsidRPr="005746DB">
        <w:rPr>
          <w:rFonts w:cs="Arial"/>
          <w:bCs/>
          <w:noProof w:val="0"/>
          <w:sz w:val="24"/>
          <w:szCs w:val="24"/>
        </w:rPr>
        <w:t>3GPP T</w:t>
      </w:r>
      <w:bookmarkStart w:id="0" w:name="_Ref452454252"/>
      <w:bookmarkEnd w:id="0"/>
      <w:r w:rsidRPr="005746DB">
        <w:rPr>
          <w:rFonts w:cs="Arial"/>
          <w:bCs/>
          <w:noProof w:val="0"/>
          <w:sz w:val="24"/>
          <w:szCs w:val="24"/>
        </w:rPr>
        <w:t xml:space="preserve">SG-RAN </w:t>
      </w:r>
      <w:r w:rsidRPr="005746DB">
        <w:rPr>
          <w:rFonts w:cs="Arial"/>
          <w:noProof w:val="0"/>
          <w:sz w:val="24"/>
          <w:szCs w:val="24"/>
        </w:rPr>
        <w:t>WG3</w:t>
      </w:r>
      <w:r>
        <w:rPr>
          <w:rFonts w:cs="Arial"/>
          <w:noProof w:val="0"/>
          <w:sz w:val="24"/>
          <w:szCs w:val="24"/>
        </w:rPr>
        <w:t>#</w:t>
      </w:r>
      <w:r w:rsidR="00572BB8">
        <w:rPr>
          <w:rFonts w:cs="Arial"/>
          <w:noProof w:val="0"/>
          <w:sz w:val="24"/>
          <w:szCs w:val="24"/>
        </w:rPr>
        <w:t>1</w:t>
      </w:r>
      <w:r w:rsidR="00EA6EBB">
        <w:rPr>
          <w:rFonts w:cs="Arial"/>
          <w:noProof w:val="0"/>
          <w:sz w:val="24"/>
          <w:szCs w:val="24"/>
        </w:rPr>
        <w:t>17</w:t>
      </w:r>
      <w:r w:rsidR="004A200B">
        <w:rPr>
          <w:rFonts w:cs="Arial"/>
          <w:bCs/>
          <w:noProof w:val="0"/>
          <w:sz w:val="24"/>
          <w:szCs w:val="24"/>
        </w:rPr>
        <w:tab/>
      </w:r>
      <w:r w:rsidR="003E5F28" w:rsidRPr="003E5F28">
        <w:rPr>
          <w:rFonts w:cs="Arial"/>
          <w:bCs/>
          <w:noProof w:val="0"/>
          <w:sz w:val="24"/>
          <w:szCs w:val="24"/>
        </w:rPr>
        <w:t>R3-</w:t>
      </w:r>
      <w:r w:rsidR="00EA6EBB">
        <w:rPr>
          <w:rFonts w:cs="Arial"/>
          <w:bCs/>
          <w:noProof w:val="0"/>
          <w:sz w:val="24"/>
          <w:szCs w:val="24"/>
        </w:rPr>
        <w:t>22</w:t>
      </w:r>
      <w:r w:rsidR="00106CD1">
        <w:rPr>
          <w:rFonts w:cs="Arial"/>
          <w:bCs/>
          <w:noProof w:val="0"/>
          <w:sz w:val="24"/>
          <w:szCs w:val="24"/>
        </w:rPr>
        <w:t>4280</w:t>
      </w:r>
    </w:p>
    <w:p w:rsidR="000F3C3E" w:rsidRDefault="00EA6EBB" w:rsidP="000F3C3E">
      <w:pPr>
        <w:pStyle w:val="Header"/>
        <w:jc w:val="both"/>
        <w:rPr>
          <w:rFonts w:eastAsia="MS Mincho" w:cs="Arial"/>
          <w:noProof w:val="0"/>
          <w:sz w:val="24"/>
          <w:szCs w:val="24"/>
        </w:rPr>
      </w:pPr>
      <w:r>
        <w:rPr>
          <w:rFonts w:eastAsia="MS Mincho" w:cs="Arial"/>
          <w:noProof w:val="0"/>
          <w:sz w:val="24"/>
          <w:szCs w:val="24"/>
        </w:rPr>
        <w:t>Online, August 15 - 24</w:t>
      </w:r>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
    <w:p w:rsidR="000F3C3E" w:rsidRPr="00B704B9" w:rsidRDefault="000F3C3E" w:rsidP="000F3C3E">
      <w:pPr>
        <w:pStyle w:val="Header"/>
        <w:tabs>
          <w:tab w:val="left" w:pos="2410"/>
        </w:tabs>
        <w:rPr>
          <w:bCs/>
          <w:noProof w:val="0"/>
          <w:sz w:val="24"/>
        </w:rPr>
      </w:pPr>
    </w:p>
    <w:p w:rsidR="000F3C3E" w:rsidRPr="00B704B9" w:rsidRDefault="000F3C3E" w:rsidP="000F3C3E">
      <w:pPr>
        <w:pStyle w:val="CRCoverPage"/>
        <w:tabs>
          <w:tab w:val="left" w:pos="1985"/>
          <w:tab w:val="left" w:pos="2410"/>
        </w:tabs>
        <w:rPr>
          <w:rFonts w:cs="Arial"/>
          <w:b/>
          <w:bCs/>
          <w:sz w:val="24"/>
          <w:lang w:eastAsia="ja-JP"/>
        </w:rPr>
      </w:pPr>
      <w:r w:rsidRPr="00B704B9">
        <w:rPr>
          <w:rFonts w:cs="Arial"/>
          <w:b/>
          <w:bCs/>
          <w:sz w:val="24"/>
        </w:rPr>
        <w:t>Agenda item:</w:t>
      </w:r>
      <w:r w:rsidR="00944BB6">
        <w:rPr>
          <w:rFonts w:cs="Arial"/>
          <w:b/>
          <w:bCs/>
          <w:sz w:val="24"/>
        </w:rPr>
        <w:tab/>
      </w:r>
      <w:r w:rsidR="00BB58EC">
        <w:rPr>
          <w:rFonts w:cs="Arial"/>
          <w:b/>
          <w:bCs/>
          <w:sz w:val="24"/>
        </w:rPr>
        <w:t>2</w:t>
      </w:r>
      <w:r w:rsidR="00EA6EBB">
        <w:rPr>
          <w:rFonts w:cs="Arial"/>
          <w:b/>
          <w:bCs/>
          <w:sz w:val="24"/>
        </w:rPr>
        <w:t>1</w:t>
      </w:r>
      <w:r w:rsidR="00BB58EC">
        <w:rPr>
          <w:rFonts w:cs="Arial"/>
          <w:b/>
          <w:bCs/>
          <w:sz w:val="24"/>
        </w:rPr>
        <w:t>.</w:t>
      </w:r>
      <w:r w:rsidR="00EA6EBB">
        <w:rPr>
          <w:rFonts w:cs="Arial"/>
          <w:b/>
          <w:bCs/>
          <w:sz w:val="24"/>
        </w:rPr>
        <w:t>2</w:t>
      </w:r>
    </w:p>
    <w:p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 xml:space="preserve">Discussion on </w:t>
      </w:r>
      <w:r w:rsidR="00EA6EBB">
        <w:rPr>
          <w:rFonts w:ascii="Arial" w:hAnsi="Arial" w:cs="Arial"/>
          <w:b/>
          <w:bCs/>
          <w:sz w:val="24"/>
        </w:rPr>
        <w:t>Failure Scenarios associated with gNB-CU-CP</w:t>
      </w:r>
    </w:p>
    <w:p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rsidR="0063292C" w:rsidRDefault="0063292C" w:rsidP="000F3C3E">
      <w:pPr>
        <w:tabs>
          <w:tab w:val="left" w:pos="1985"/>
          <w:tab w:val="left" w:pos="2410"/>
        </w:tabs>
        <w:rPr>
          <w:rFonts w:ascii="Arial" w:hAnsi="Arial" w:cs="Arial"/>
          <w:b/>
          <w:bCs/>
          <w:sz w:val="24"/>
        </w:rPr>
      </w:pPr>
    </w:p>
    <w:p w:rsidR="0063292C" w:rsidRDefault="0063292C" w:rsidP="0063292C">
      <w:pPr>
        <w:pStyle w:val="Heading1"/>
        <w:tabs>
          <w:tab w:val="left" w:pos="2410"/>
        </w:tabs>
      </w:pPr>
      <w:r w:rsidRPr="00B704B9">
        <w:t>1</w:t>
      </w:r>
      <w:r w:rsidRPr="00B704B9">
        <w:tab/>
        <w:t>Introduction</w:t>
      </w:r>
    </w:p>
    <w:p w:rsidR="0063292C" w:rsidRDefault="00765A74" w:rsidP="0063292C">
      <w:bookmarkStart w:id="1" w:name="_Toc474247438"/>
      <w:r>
        <w:t xml:space="preserve">This paper discusses </w:t>
      </w:r>
      <w:r w:rsidR="00EA6EBB">
        <w:t>failure scenarios associated with a gNB-CU-CP</w:t>
      </w:r>
      <w:r w:rsidR="006720C3">
        <w:t xml:space="preserve"> and impact to operations based on current specifications handling.</w:t>
      </w:r>
      <w:r>
        <w:t xml:space="preserve"> </w:t>
      </w:r>
    </w:p>
    <w:bookmarkEnd w:id="1"/>
    <w:p w:rsidR="0063292C" w:rsidRDefault="0063292C" w:rsidP="0063292C">
      <w:pPr>
        <w:pStyle w:val="Heading1"/>
        <w:tabs>
          <w:tab w:val="left" w:pos="2410"/>
        </w:tabs>
      </w:pPr>
      <w:r>
        <w:t>2</w:t>
      </w:r>
      <w:r w:rsidRPr="00B704B9">
        <w:tab/>
      </w:r>
      <w:r>
        <w:t>Discussion</w:t>
      </w:r>
    </w:p>
    <w:p w:rsidR="006720C3" w:rsidRDefault="006720C3" w:rsidP="0063292C">
      <w:r>
        <w:t xml:space="preserve">The </w:t>
      </w:r>
      <w:r w:rsidR="004118FC">
        <w:t xml:space="preserve">NR </w:t>
      </w:r>
      <w:r>
        <w:t>gNB disaggregated architecture is characterized by the presence of a single gNB-CU-CP, which is in control of one or more gNB-DU(s) and one or more gNB-CU-UP(s). Similarly, a gNB-DU may interact with multiple gNB-CU-UPs simultaneously for the same user context as long as they are controlled by the same gNB-CU-CP.</w:t>
      </w:r>
    </w:p>
    <w:p w:rsidR="006720C3" w:rsidRDefault="006720C3" w:rsidP="006720C3">
      <w:r>
        <w:t xml:space="preserve">In the event of a failure at gNB-CU-CP, </w:t>
      </w:r>
      <w:r w:rsidR="00386353">
        <w:t>the likely outcome is that a</w:t>
      </w:r>
      <w:r>
        <w:t xml:space="preserve">ll </w:t>
      </w:r>
      <w:r w:rsidR="00E077D8">
        <w:t>user</w:t>
      </w:r>
      <w:r>
        <w:t xml:space="preserve"> contexts will be affected</w:t>
      </w:r>
      <w:r w:rsidR="00386353">
        <w:t xml:space="preserve"> and experience </w:t>
      </w:r>
      <w:r w:rsidR="00861375">
        <w:t>user service</w:t>
      </w:r>
      <w:r w:rsidR="00386353">
        <w:t xml:space="preserve"> interruption</w:t>
      </w:r>
      <w:r>
        <w:t>.</w:t>
      </w:r>
      <w:r w:rsidR="00386353">
        <w:t xml:space="preserve"> Similarly, although the Stage 2 mentions that for resiliency purposes, a gNB-DU/gNB-CU-UP may be connected to multiple gNB-CU-CPs by appropriate implementation, such mechanisms, if any, will be limited to single vendor deployments. Hence, such solutions will not be multi-vendor operable. </w:t>
      </w:r>
    </w:p>
    <w:p w:rsidR="00386353" w:rsidRDefault="00386353" w:rsidP="006720C3">
      <w:pPr>
        <w:rPr>
          <w:b/>
        </w:rPr>
      </w:pPr>
    </w:p>
    <w:p w:rsidR="006720C3" w:rsidRDefault="006720C3" w:rsidP="00386353">
      <w:pPr>
        <w:jc w:val="center"/>
        <w:rPr>
          <w:b/>
        </w:rPr>
      </w:pPr>
      <w:r w:rsidRPr="00765A74">
        <w:rPr>
          <w:b/>
        </w:rPr>
        <w:t>&lt;&lt; excerpt from TS 38.401 &gt;&gt;</w:t>
      </w:r>
    </w:p>
    <w:p w:rsidR="00386353" w:rsidRPr="000F56F0" w:rsidRDefault="00386353" w:rsidP="00386353">
      <w:pPr>
        <w:keepNext/>
        <w:keepLines/>
        <w:overflowPunct w:val="0"/>
        <w:autoSpaceDE w:val="0"/>
        <w:autoSpaceDN w:val="0"/>
        <w:adjustRightInd w:val="0"/>
        <w:spacing w:before="60"/>
        <w:jc w:val="center"/>
        <w:textAlignment w:val="baseline"/>
        <w:rPr>
          <w:rFonts w:ascii="Arial" w:eastAsia="Times New Roman" w:hAnsi="Arial"/>
          <w:b/>
          <w:i/>
          <w:iCs/>
          <w:color w:val="4472C4"/>
          <w:lang w:eastAsia="ko-KR"/>
        </w:rPr>
      </w:pPr>
      <w:r w:rsidRPr="000F56F0">
        <w:rPr>
          <w:rFonts w:ascii="Arial" w:eastAsia="Times New Roman" w:hAnsi="Arial"/>
          <w:b/>
          <w:i/>
          <w:iCs/>
          <w:color w:val="4472C4"/>
          <w:lang w:eastAsia="ko-KR"/>
        </w:rPr>
        <w:object w:dxaOrig="4153"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5pt;height:157.35pt" o:ole="">
            <v:imagedata r:id="rId14" o:title=""/>
          </v:shape>
          <o:OLEObject Type="Embed" ProgID="Visio.Drawing.15" ShapeID="_x0000_i1025" DrawAspect="Content" ObjectID="_1721496988" r:id="rId15"/>
        </w:object>
      </w:r>
    </w:p>
    <w:p w:rsidR="00386353" w:rsidRPr="000F56F0" w:rsidRDefault="00386353" w:rsidP="00386353">
      <w:pPr>
        <w:keepLines/>
        <w:overflowPunct w:val="0"/>
        <w:autoSpaceDE w:val="0"/>
        <w:autoSpaceDN w:val="0"/>
        <w:adjustRightInd w:val="0"/>
        <w:spacing w:after="240"/>
        <w:jc w:val="center"/>
        <w:textAlignment w:val="baseline"/>
        <w:rPr>
          <w:rFonts w:ascii="Arial" w:eastAsia="Times New Roman" w:hAnsi="Arial"/>
          <w:b/>
          <w:i/>
          <w:iCs/>
          <w:color w:val="4472C4"/>
          <w:lang w:eastAsia="ko-KR"/>
        </w:rPr>
      </w:pPr>
      <w:r w:rsidRPr="000F56F0">
        <w:rPr>
          <w:rFonts w:ascii="Arial" w:eastAsia="Times New Roman" w:hAnsi="Arial"/>
          <w:b/>
          <w:i/>
          <w:iCs/>
          <w:color w:val="4472C4"/>
          <w:lang w:eastAsia="ko-KR"/>
        </w:rPr>
        <w:t xml:space="preserve">Figure 6.1.2-1. Overall architecture for separation of gNB-CU-CP and gNB-CU-UP </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A gNB may consist of a gNB-CU-CP, multiple gNB-CU-UPs and multiple gNB-DUs;</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The gNB-CU-CP is connected to the gNB-DU through the F1-C interface;</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The gNB-CU-UP is connected to the gNB-DU through the F1-U interface;</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The gNB-CU-UP is connected to the gNB-CU-CP through the E1 interface;</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One gNB-DU is connected to only one gNB-CU-CP;</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lastRenderedPageBreak/>
        <w:t>-</w:t>
      </w:r>
      <w:r w:rsidRPr="000F56F0">
        <w:rPr>
          <w:rFonts w:eastAsia="Times New Roman"/>
          <w:i/>
          <w:iCs/>
          <w:color w:val="4472C4"/>
          <w:lang w:eastAsia="ko-KR"/>
        </w:rPr>
        <w:tab/>
        <w:t>One gNB-CU-UP is connected to only one gNB-CU-CP;</w:t>
      </w:r>
    </w:p>
    <w:p w:rsidR="00386353" w:rsidRPr="000F56F0" w:rsidRDefault="00386353" w:rsidP="00386353">
      <w:pPr>
        <w:keepLines/>
        <w:overflowPunct w:val="0"/>
        <w:autoSpaceDE w:val="0"/>
        <w:autoSpaceDN w:val="0"/>
        <w:adjustRightInd w:val="0"/>
        <w:ind w:left="1418" w:hanging="851"/>
        <w:textAlignment w:val="baseline"/>
        <w:rPr>
          <w:rFonts w:eastAsia="Times New Roman"/>
          <w:i/>
          <w:iCs/>
          <w:color w:val="4472C4"/>
          <w:lang w:eastAsia="ko-KR"/>
        </w:rPr>
      </w:pPr>
      <w:r w:rsidRPr="000F56F0">
        <w:rPr>
          <w:rFonts w:eastAsia="Times New Roman"/>
          <w:i/>
          <w:iCs/>
          <w:color w:val="4472C4"/>
          <w:lang w:eastAsia="ko-KR"/>
        </w:rPr>
        <w:t>NOTE 1:</w:t>
      </w:r>
      <w:r w:rsidRPr="000F56F0">
        <w:rPr>
          <w:rFonts w:eastAsia="Times New Roman"/>
          <w:i/>
          <w:iCs/>
          <w:color w:val="4472C4"/>
          <w:lang w:eastAsia="ko-KR"/>
        </w:rPr>
        <w:tab/>
        <w:t>For resiliency, a gNB-DU and/or a gNB-CU-UP may be connected to multiple gNB-CU-CPs by appropriate implementation.</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One gNB-DU can be connected to multiple gNB-CU-UPs under the control of the same gNB-CU-CP;</w:t>
      </w:r>
    </w:p>
    <w:p w:rsidR="00386353" w:rsidRPr="000F56F0" w:rsidRDefault="00386353" w:rsidP="00386353">
      <w:pPr>
        <w:overflowPunct w:val="0"/>
        <w:autoSpaceDE w:val="0"/>
        <w:autoSpaceDN w:val="0"/>
        <w:adjustRightInd w:val="0"/>
        <w:ind w:left="568" w:hanging="284"/>
        <w:textAlignment w:val="baseline"/>
        <w:rPr>
          <w:rFonts w:eastAsia="Times New Roman"/>
          <w:i/>
          <w:iCs/>
          <w:color w:val="4472C4"/>
          <w:lang w:eastAsia="ko-KR"/>
        </w:rPr>
      </w:pPr>
      <w:r w:rsidRPr="000F56F0">
        <w:rPr>
          <w:rFonts w:eastAsia="Times New Roman"/>
          <w:i/>
          <w:iCs/>
          <w:color w:val="4472C4"/>
          <w:lang w:eastAsia="ko-KR"/>
        </w:rPr>
        <w:t>-</w:t>
      </w:r>
      <w:r w:rsidRPr="000F56F0">
        <w:rPr>
          <w:rFonts w:eastAsia="Times New Roman"/>
          <w:i/>
          <w:iCs/>
          <w:color w:val="4472C4"/>
          <w:lang w:eastAsia="ko-KR"/>
        </w:rPr>
        <w:tab/>
        <w:t>One gNB-CU-UP can be connected to multiple DUs under the control of the same gNB-CU-CP;</w:t>
      </w:r>
    </w:p>
    <w:p w:rsidR="00386353" w:rsidRPr="000F56F0" w:rsidRDefault="00386353" w:rsidP="00386353">
      <w:pPr>
        <w:keepLines/>
        <w:overflowPunct w:val="0"/>
        <w:autoSpaceDE w:val="0"/>
        <w:autoSpaceDN w:val="0"/>
        <w:adjustRightInd w:val="0"/>
        <w:ind w:left="1418" w:hanging="851"/>
        <w:textAlignment w:val="baseline"/>
        <w:rPr>
          <w:rFonts w:eastAsia="Times New Roman"/>
          <w:i/>
          <w:iCs/>
          <w:color w:val="4472C4"/>
          <w:lang w:eastAsia="ko-KR"/>
        </w:rPr>
      </w:pPr>
      <w:r w:rsidRPr="000F56F0">
        <w:rPr>
          <w:rFonts w:eastAsia="Times New Roman"/>
          <w:i/>
          <w:iCs/>
          <w:color w:val="4472C4"/>
          <w:lang w:eastAsia="ko-KR"/>
        </w:rPr>
        <w:t>NOTE 2:</w:t>
      </w:r>
      <w:r w:rsidRPr="000F56F0">
        <w:rPr>
          <w:rFonts w:eastAsia="Times New Roman"/>
          <w:i/>
          <w:iCs/>
          <w:color w:val="4472C4"/>
          <w:lang w:eastAsia="ko-KR"/>
        </w:rPr>
        <w:tab/>
        <w:t>The connectivity between a gNB-CU-UP and a gNB-DU is established by the gNB-CU-CP using Bearer Context Management functions.</w:t>
      </w:r>
    </w:p>
    <w:p w:rsidR="00386353" w:rsidRPr="000F56F0" w:rsidRDefault="00386353" w:rsidP="00386353">
      <w:pPr>
        <w:keepLines/>
        <w:overflowPunct w:val="0"/>
        <w:autoSpaceDE w:val="0"/>
        <w:autoSpaceDN w:val="0"/>
        <w:adjustRightInd w:val="0"/>
        <w:ind w:left="1418" w:hanging="851"/>
        <w:textAlignment w:val="baseline"/>
        <w:rPr>
          <w:rFonts w:eastAsia="Times New Roman"/>
          <w:i/>
          <w:iCs/>
          <w:color w:val="4472C4"/>
          <w:lang w:eastAsia="ko-KR"/>
        </w:rPr>
      </w:pPr>
      <w:r w:rsidRPr="000F56F0">
        <w:rPr>
          <w:rFonts w:eastAsia="Times New Roman"/>
          <w:i/>
          <w:iCs/>
          <w:color w:val="4472C4"/>
          <w:lang w:eastAsia="ko-KR"/>
        </w:rPr>
        <w:t>NOTE 3:</w:t>
      </w:r>
      <w:r w:rsidRPr="000F56F0">
        <w:rPr>
          <w:rFonts w:eastAsia="Times New Roman"/>
          <w:i/>
          <w:iCs/>
          <w:color w:val="4472C4"/>
          <w:lang w:eastAsia="ko-KR"/>
        </w:rPr>
        <w:tab/>
        <w:t>The gNB-CU-CP selects the appropriate gNB-CU-UP(s) for the requested services for the UE. In case of multiple CU-UPs they belong to same security domain as defined in TS 33.210 [18].</w:t>
      </w:r>
    </w:p>
    <w:p w:rsidR="00386353" w:rsidRPr="000F56F0" w:rsidRDefault="00386353" w:rsidP="00386353">
      <w:pPr>
        <w:keepLines/>
        <w:overflowPunct w:val="0"/>
        <w:autoSpaceDE w:val="0"/>
        <w:autoSpaceDN w:val="0"/>
        <w:adjustRightInd w:val="0"/>
        <w:ind w:left="1418" w:hanging="851"/>
        <w:textAlignment w:val="baseline"/>
        <w:rPr>
          <w:rFonts w:eastAsia="Times New Roman"/>
          <w:i/>
          <w:iCs/>
          <w:color w:val="4472C4"/>
        </w:rPr>
      </w:pPr>
      <w:r w:rsidRPr="000F56F0">
        <w:rPr>
          <w:rFonts w:eastAsia="Times New Roman"/>
          <w:i/>
          <w:iCs/>
          <w:color w:val="4472C4"/>
          <w:lang w:eastAsia="ko-KR"/>
        </w:rPr>
        <w:t>NOTE 4:</w:t>
      </w:r>
      <w:r w:rsidRPr="000F56F0">
        <w:rPr>
          <w:rFonts w:eastAsia="Times New Roman"/>
          <w:i/>
          <w:iCs/>
          <w:color w:val="4472C4"/>
          <w:lang w:eastAsia="ko-KR"/>
        </w:rPr>
        <w:tab/>
        <w:t>Data forwarding between gNB-CU-UPs during intra-gNB-CU-CP handover within a gNB may be supported by Xn-U.</w:t>
      </w:r>
    </w:p>
    <w:p w:rsidR="006720C3" w:rsidRPr="00765A74" w:rsidRDefault="006720C3" w:rsidP="00386353">
      <w:pPr>
        <w:jc w:val="center"/>
        <w:rPr>
          <w:b/>
        </w:rPr>
      </w:pPr>
      <w:r w:rsidRPr="00765A74">
        <w:rPr>
          <w:b/>
        </w:rPr>
        <w:t>&lt;&lt; End of excerpt from TS 38.401 &gt;&gt;</w:t>
      </w:r>
    </w:p>
    <w:p w:rsidR="006720C3" w:rsidRDefault="006720C3" w:rsidP="0063292C"/>
    <w:p w:rsidR="00386353" w:rsidRDefault="00386353" w:rsidP="0063292C">
      <w:r>
        <w:t>Regarding resiliency of the gNB, a new Study Item has been approved (</w:t>
      </w:r>
      <w:r w:rsidRPr="00386353">
        <w:t>RP-221438</w:t>
      </w:r>
      <w:r>
        <w:t xml:space="preserve"> </w:t>
      </w:r>
      <w:r w:rsidRPr="00386353">
        <w:t>Study on enhancement for resiliency of gNB-CU-CP</w:t>
      </w:r>
      <w:r>
        <w:t xml:space="preserve">), with initial objective to </w:t>
      </w:r>
      <w:r w:rsidRPr="00386353">
        <w:rPr>
          <w:i/>
          <w:iCs/>
        </w:rPr>
        <w:t>“Study and identify failure scenarios associated with the gNB-CU-CP, based on the current architecture for the NG-RAN</w:t>
      </w:r>
      <w:r>
        <w:rPr>
          <w:i/>
          <w:iCs/>
        </w:rPr>
        <w:t>”</w:t>
      </w:r>
      <w:r w:rsidRPr="00386353">
        <w:rPr>
          <w:i/>
          <w:iCs/>
        </w:rPr>
        <w:t>.</w:t>
      </w:r>
      <w:r>
        <w:rPr>
          <w:i/>
          <w:iCs/>
        </w:rPr>
        <w:t xml:space="preserve"> </w:t>
      </w:r>
    </w:p>
    <w:p w:rsidR="004021E6" w:rsidRDefault="00386353" w:rsidP="00386353">
      <w:r>
        <w:t xml:space="preserve">In this contribution, we elaborate on the </w:t>
      </w:r>
      <w:r w:rsidR="004118FC">
        <w:t xml:space="preserve">potential </w:t>
      </w:r>
      <w:r w:rsidR="004021E6">
        <w:t>failure scenarios, their handling and impact based on the current specification support.</w:t>
      </w:r>
    </w:p>
    <w:p w:rsidR="004021E6" w:rsidRDefault="004021E6" w:rsidP="00386353">
      <w:pPr>
        <w:rPr>
          <w:b/>
          <w:bCs/>
          <w:u w:val="single"/>
        </w:rPr>
      </w:pPr>
    </w:p>
    <w:p w:rsidR="004021E6" w:rsidRPr="004021E6" w:rsidRDefault="004021E6" w:rsidP="00386353">
      <w:pPr>
        <w:rPr>
          <w:b/>
          <w:bCs/>
          <w:u w:val="single"/>
        </w:rPr>
      </w:pPr>
      <w:r>
        <w:rPr>
          <w:b/>
          <w:bCs/>
          <w:u w:val="single"/>
        </w:rPr>
        <w:t>Failure Scenarios</w:t>
      </w:r>
    </w:p>
    <w:p w:rsidR="004021E6" w:rsidRDefault="004021E6" w:rsidP="00386353">
      <w:r>
        <w:t xml:space="preserve">We consider that the most relevant scenarios in regard to gNB-CU-CP are those that will incur a </w:t>
      </w:r>
      <w:r w:rsidRPr="004021E6">
        <w:rPr>
          <w:u w:val="single"/>
        </w:rPr>
        <w:t xml:space="preserve">failure </w:t>
      </w:r>
      <w:r w:rsidR="00852CA3">
        <w:rPr>
          <w:u w:val="single"/>
        </w:rPr>
        <w:t>of</w:t>
      </w:r>
      <w:r w:rsidR="00852CA3" w:rsidRPr="004021E6">
        <w:rPr>
          <w:u w:val="single"/>
        </w:rPr>
        <w:t xml:space="preserve"> </w:t>
      </w:r>
      <w:r w:rsidRPr="004021E6">
        <w:rPr>
          <w:u w:val="single"/>
        </w:rPr>
        <w:t>the entire gNB-CU-CP</w:t>
      </w:r>
      <w:r>
        <w:t xml:space="preserve">. Such cases would affect all the existing UE contexts under the gNB-CU-CP where the failure occurred. </w:t>
      </w:r>
    </w:p>
    <w:p w:rsidR="004021E6" w:rsidRDefault="004021E6" w:rsidP="00386353">
      <w:bookmarkStart w:id="2" w:name="_Hlk108442973"/>
      <w:r>
        <w:t>In contrast, we consider that issues affecting only limited portions of the gNB-CU-CP, for example, trouble incurred from individual hardware blades in a virtualized environment, are not the focus of the study described in RP-221438</w:t>
      </w:r>
      <w:bookmarkEnd w:id="2"/>
      <w:r>
        <w:t>.</w:t>
      </w:r>
    </w:p>
    <w:p w:rsidR="00BB00A6" w:rsidRDefault="00BB00A6" w:rsidP="00BB00A6">
      <w:pPr>
        <w:rPr>
          <w:b/>
          <w:bCs/>
          <w:i/>
          <w:iCs/>
        </w:rPr>
      </w:pPr>
    </w:p>
    <w:p w:rsidR="00BB00A6" w:rsidRDefault="00BB00A6" w:rsidP="00BB00A6">
      <w:pPr>
        <w:rPr>
          <w:b/>
          <w:bCs/>
          <w:i/>
          <w:iCs/>
        </w:rPr>
      </w:pPr>
      <w:r>
        <w:rPr>
          <w:b/>
          <w:bCs/>
          <w:i/>
          <w:iCs/>
        </w:rPr>
        <w:t xml:space="preserve">Proposal </w:t>
      </w:r>
      <w:r w:rsidR="00692807">
        <w:rPr>
          <w:b/>
          <w:bCs/>
          <w:i/>
          <w:iCs/>
        </w:rPr>
        <w:t>1</w:t>
      </w:r>
      <w:r>
        <w:rPr>
          <w:b/>
          <w:bCs/>
          <w:i/>
          <w:iCs/>
        </w:rPr>
        <w:t xml:space="preserve">. The focus of the study is on scenarios that incur a failure </w:t>
      </w:r>
      <w:r w:rsidR="00852CA3">
        <w:rPr>
          <w:b/>
          <w:bCs/>
          <w:i/>
          <w:iCs/>
        </w:rPr>
        <w:t xml:space="preserve">of </w:t>
      </w:r>
      <w:r>
        <w:rPr>
          <w:b/>
          <w:bCs/>
          <w:i/>
          <w:iCs/>
        </w:rPr>
        <w:t>the entire gNB-CU-CP, and affect all the existing user contexts where the failure occurred.</w:t>
      </w:r>
    </w:p>
    <w:p w:rsidR="00BB00A6" w:rsidRDefault="00BB00A6" w:rsidP="00BB00A6">
      <w:pPr>
        <w:rPr>
          <w:b/>
          <w:bCs/>
          <w:i/>
          <w:iCs/>
        </w:rPr>
      </w:pPr>
      <w:r>
        <w:rPr>
          <w:b/>
          <w:bCs/>
          <w:i/>
          <w:iCs/>
        </w:rPr>
        <w:t xml:space="preserve">Proposal </w:t>
      </w:r>
      <w:r w:rsidR="00692807">
        <w:rPr>
          <w:b/>
          <w:bCs/>
          <w:i/>
          <w:iCs/>
        </w:rPr>
        <w:t>2</w:t>
      </w:r>
      <w:r>
        <w:rPr>
          <w:b/>
          <w:bCs/>
          <w:i/>
          <w:iCs/>
        </w:rPr>
        <w:t>. Scenarios regarding issues affecting only limited portions of the gNB-CU-CP, such as trouble incurred from individual hardware blades in a virtualized environment are not the focus of this study item.</w:t>
      </w:r>
    </w:p>
    <w:p w:rsidR="00BB00A6" w:rsidRDefault="00BB00A6" w:rsidP="00386353"/>
    <w:p w:rsidR="004021E6" w:rsidRDefault="004021E6" w:rsidP="00386353">
      <w:r>
        <w:t xml:space="preserve">With the above considerations in </w:t>
      </w:r>
      <w:r w:rsidR="00C01EE0">
        <w:t>mind,</w:t>
      </w:r>
      <w:r>
        <w:t xml:space="preserve"> we can identify at least the following failure cases:</w:t>
      </w:r>
    </w:p>
    <w:p w:rsidR="004021E6" w:rsidRPr="001D01A6" w:rsidRDefault="00C01EE0" w:rsidP="004021E6">
      <w:pPr>
        <w:numPr>
          <w:ilvl w:val="0"/>
          <w:numId w:val="11"/>
        </w:numPr>
        <w:rPr>
          <w:b/>
          <w:bCs/>
        </w:rPr>
      </w:pPr>
      <w:r>
        <w:rPr>
          <w:b/>
          <w:bCs/>
        </w:rPr>
        <w:t xml:space="preserve">(A) </w:t>
      </w:r>
      <w:r w:rsidR="004021E6" w:rsidRPr="00453C49">
        <w:rPr>
          <w:b/>
          <w:bCs/>
        </w:rPr>
        <w:t>Node breakdown leading to a gNB-CU-CP failure</w:t>
      </w:r>
      <w:r w:rsidR="00453C49" w:rsidRPr="00453C49">
        <w:rPr>
          <w:b/>
          <w:bCs/>
        </w:rPr>
        <w:t>:</w:t>
      </w:r>
      <w:r w:rsidR="00453C49">
        <w:rPr>
          <w:b/>
          <w:bCs/>
        </w:rPr>
        <w:t xml:space="preserve"> </w:t>
      </w:r>
      <w:r w:rsidR="00453C49">
        <w:t>This failure scenario includes cases where the gNB-CU-CP becomes completely unresponsive. This could be e.g., due to hardware failure, or power source becoming lost and unrecoverable.</w:t>
      </w:r>
    </w:p>
    <w:p w:rsidR="004021E6" w:rsidRDefault="00C01EE0" w:rsidP="004021E6">
      <w:pPr>
        <w:numPr>
          <w:ilvl w:val="0"/>
          <w:numId w:val="11"/>
        </w:numPr>
      </w:pPr>
      <w:r>
        <w:rPr>
          <w:b/>
          <w:bCs/>
        </w:rPr>
        <w:t xml:space="preserve">(B) </w:t>
      </w:r>
      <w:r w:rsidR="004021E6" w:rsidRPr="00453C49">
        <w:rPr>
          <w:b/>
          <w:bCs/>
        </w:rPr>
        <w:t>Natural disaster leading to loss of the gNB-CU-CP</w:t>
      </w:r>
      <w:r w:rsidR="00453C49" w:rsidRPr="00453C49">
        <w:rPr>
          <w:b/>
          <w:bCs/>
        </w:rPr>
        <w:t>:</w:t>
      </w:r>
      <w:r w:rsidR="00453C49">
        <w:t xml:space="preserve"> This failure scenario includes cases where the gNB-CU-CP becomes unrecoverable due to the node itself becoming destroyed or its required connectivity, hence becoming unrecoverable. This could be result of </w:t>
      </w:r>
      <w:r w:rsidR="004021E6">
        <w:t xml:space="preserve">e.g., </w:t>
      </w:r>
      <w:r w:rsidR="00453C49">
        <w:t>an e</w:t>
      </w:r>
      <w:r w:rsidR="004021E6">
        <w:t xml:space="preserve">arthquake, </w:t>
      </w:r>
      <w:r w:rsidR="00453C49">
        <w:t>t</w:t>
      </w:r>
      <w:r w:rsidR="004021E6">
        <w:t xml:space="preserve">sunami, </w:t>
      </w:r>
      <w:r w:rsidR="00453C49">
        <w:t>or major fire.</w:t>
      </w:r>
    </w:p>
    <w:p w:rsidR="00453C49" w:rsidRDefault="00C01EE0" w:rsidP="004021E6">
      <w:pPr>
        <w:numPr>
          <w:ilvl w:val="0"/>
          <w:numId w:val="11"/>
        </w:numPr>
      </w:pPr>
      <w:r>
        <w:rPr>
          <w:b/>
          <w:bCs/>
        </w:rPr>
        <w:t xml:space="preserve">(C) </w:t>
      </w:r>
      <w:r w:rsidR="001D01A6">
        <w:rPr>
          <w:b/>
          <w:bCs/>
        </w:rPr>
        <w:t>Human</w:t>
      </w:r>
      <w:r w:rsidR="00453C49" w:rsidRPr="00453C49">
        <w:rPr>
          <w:b/>
          <w:bCs/>
        </w:rPr>
        <w:t xml:space="preserve">-made disaster leading to loss of the gNB-CU-CP: </w:t>
      </w:r>
      <w:r w:rsidR="00453C49">
        <w:t>This failure scenario is similar to that caused by natural means but with the source of the failure being due to human involvement. This failure could be result e.g., of war, civil war, terrorism or social unrest.</w:t>
      </w:r>
    </w:p>
    <w:p w:rsidR="001D01A6" w:rsidRPr="00453C49" w:rsidRDefault="00606722" w:rsidP="001D01A6">
      <w:pPr>
        <w:numPr>
          <w:ilvl w:val="1"/>
          <w:numId w:val="11"/>
        </w:numPr>
        <w:rPr>
          <w:b/>
          <w:bCs/>
        </w:rPr>
      </w:pPr>
      <w:r>
        <w:rPr>
          <w:b/>
          <w:bCs/>
        </w:rPr>
        <w:t>Available recovery action</w:t>
      </w:r>
      <w:r w:rsidR="00C11681">
        <w:rPr>
          <w:b/>
          <w:bCs/>
        </w:rPr>
        <w:t xml:space="preserve"> for (A)(B)(C)</w:t>
      </w:r>
      <w:r>
        <w:rPr>
          <w:b/>
          <w:bCs/>
        </w:rPr>
        <w:t xml:space="preserve">: </w:t>
      </w:r>
      <w:r>
        <w:t xml:space="preserve">No specified recovery mechanism defined. The peer elements (e.g., gNB-DU) are expected to eventually remove the user contexts. </w:t>
      </w:r>
      <w:r w:rsidR="00C11681">
        <w:t xml:space="preserve">The UE(s) may also experience Radio Link Failure (RLF) and </w:t>
      </w:r>
      <w:r w:rsidR="00DF44A6">
        <w:t>transition</w:t>
      </w:r>
      <w:r w:rsidR="00C11681">
        <w:t xml:space="preserve"> to RRC_IDLE state. </w:t>
      </w:r>
      <w:r>
        <w:t xml:space="preserve">Similarly, depending on implementation, the gNB-DU may attempt to establish a new F1-C link to a different gNB-CU-CP </w:t>
      </w:r>
      <w:r w:rsidR="00DF44A6">
        <w:t xml:space="preserve">(if configured) </w:t>
      </w:r>
      <w:r>
        <w:t>and set and associate itself with this new node from scratch</w:t>
      </w:r>
      <w:r w:rsidR="003530FE">
        <w:t>, resulting in large downtime</w:t>
      </w:r>
      <w:r>
        <w:t>.</w:t>
      </w:r>
    </w:p>
    <w:p w:rsidR="001D01A6" w:rsidRDefault="00C01EE0" w:rsidP="004021E6">
      <w:pPr>
        <w:numPr>
          <w:ilvl w:val="0"/>
          <w:numId w:val="11"/>
        </w:numPr>
      </w:pPr>
      <w:r>
        <w:rPr>
          <w:b/>
          <w:bCs/>
        </w:rPr>
        <w:t xml:space="preserve">(D) </w:t>
      </w:r>
      <w:r w:rsidR="001D01A6">
        <w:rPr>
          <w:b/>
          <w:bCs/>
        </w:rPr>
        <w:t xml:space="preserve">Signalling Interface Link Failure: </w:t>
      </w:r>
      <w:r w:rsidR="001D01A6">
        <w:t xml:space="preserve">This failure includes cases where the control plane signalling link becomes unavailable. The issue may be temporary (e.g., intermittent issues at a switch/router at a given communication path), or (semi-)permanent. </w:t>
      </w:r>
    </w:p>
    <w:p w:rsidR="001D01A6" w:rsidRPr="00606722" w:rsidRDefault="001D01A6" w:rsidP="001D01A6">
      <w:pPr>
        <w:numPr>
          <w:ilvl w:val="1"/>
          <w:numId w:val="11"/>
        </w:numPr>
        <w:rPr>
          <w:b/>
          <w:bCs/>
        </w:rPr>
      </w:pPr>
      <w:r>
        <w:rPr>
          <w:b/>
          <w:bCs/>
        </w:rPr>
        <w:t xml:space="preserve">Available recovery action: </w:t>
      </w:r>
      <w:r>
        <w:t xml:space="preserve">The network node that determines the link instability as a failure (e.g., </w:t>
      </w:r>
      <w:r w:rsidR="00606722">
        <w:t xml:space="preserve">t link </w:t>
      </w:r>
      <w:r>
        <w:t xml:space="preserve">becoming unresponsive for a pre-defined period of time) </w:t>
      </w:r>
      <w:r w:rsidR="00C11681">
        <w:t>shall</w:t>
      </w:r>
      <w:r>
        <w:t xml:space="preserve"> issue Reset message</w:t>
      </w:r>
      <w:r w:rsidR="00C11681">
        <w:t xml:space="preserve"> over all other network interfaces and locally release the user contexts</w:t>
      </w:r>
      <w:r>
        <w:t xml:space="preserve"> associated with the faulty link. </w:t>
      </w:r>
    </w:p>
    <w:p w:rsidR="00606722" w:rsidRPr="00606722" w:rsidRDefault="00C01EE0" w:rsidP="00606722">
      <w:pPr>
        <w:numPr>
          <w:ilvl w:val="0"/>
          <w:numId w:val="11"/>
        </w:numPr>
        <w:rPr>
          <w:b/>
          <w:bCs/>
        </w:rPr>
      </w:pPr>
      <w:r>
        <w:rPr>
          <w:b/>
          <w:bCs/>
        </w:rPr>
        <w:t xml:space="preserve">(E) </w:t>
      </w:r>
      <w:r w:rsidR="00606722" w:rsidRPr="00606722">
        <w:rPr>
          <w:b/>
          <w:bCs/>
        </w:rPr>
        <w:t>Planned Maintenance Causing Downtime:</w:t>
      </w:r>
      <w:r w:rsidR="00606722">
        <w:t xml:space="preserve"> This use case corresponds to maintenance events (e.g., Software upgrade, new feature activations</w:t>
      </w:r>
      <w:r w:rsidR="00DF44A6">
        <w:t>, public protests or temporary unrest</w:t>
      </w:r>
      <w:r w:rsidR="00606722">
        <w:t>)</w:t>
      </w:r>
      <w:r w:rsidR="00DF44A6">
        <w:t>. Software upgrade</w:t>
      </w:r>
      <w:r w:rsidR="00606722">
        <w:t xml:space="preserve"> </w:t>
      </w:r>
      <w:r w:rsidR="00DF44A6">
        <w:t xml:space="preserve">may </w:t>
      </w:r>
      <w:r w:rsidR="00606722">
        <w:t>result in a full reboot of the gNB-CU-CP</w:t>
      </w:r>
      <w:r w:rsidR="00DF44A6">
        <w:t xml:space="preserve"> as well</w:t>
      </w:r>
      <w:r w:rsidR="00606722">
        <w:t xml:space="preserve">. </w:t>
      </w:r>
    </w:p>
    <w:p w:rsidR="00606722" w:rsidRPr="00606722" w:rsidRDefault="00606722" w:rsidP="00606722">
      <w:pPr>
        <w:numPr>
          <w:ilvl w:val="1"/>
          <w:numId w:val="11"/>
        </w:numPr>
        <w:rPr>
          <w:b/>
          <w:bCs/>
        </w:rPr>
      </w:pPr>
      <w:r w:rsidRPr="00606722">
        <w:rPr>
          <w:b/>
          <w:bCs/>
        </w:rPr>
        <w:t xml:space="preserve">Available recovery action: </w:t>
      </w:r>
      <w:r>
        <w:t xml:space="preserve">Upon reboot, the gNB-CU-CP will issue a Reset procedure to the peer nodes (gNB-DU and gNB-CU-UP) to remove all the remaining user contexts previously associated </w:t>
      </w:r>
      <w:r w:rsidRPr="00606722">
        <w:t xml:space="preserve">with the gNB-CU-CP and have a clean start. Likewise, depending on implementation, a gNB-CU-CP </w:t>
      </w:r>
      <w:r>
        <w:t>may steer user contexts to a separate gNB prior to the maintenance event (either entirely, resulting in forced mobility events but no data loss, or partially to a limited number of users).</w:t>
      </w:r>
    </w:p>
    <w:p w:rsidR="00E62C79" w:rsidRDefault="00E62C79" w:rsidP="00606722"/>
    <w:p w:rsidR="00BB00A6" w:rsidRDefault="00BB00A6" w:rsidP="00BB00A6">
      <w:pPr>
        <w:rPr>
          <w:b/>
          <w:bCs/>
          <w:i/>
          <w:iCs/>
        </w:rPr>
      </w:pPr>
      <w:r>
        <w:rPr>
          <w:b/>
          <w:bCs/>
          <w:i/>
          <w:iCs/>
        </w:rPr>
        <w:t xml:space="preserve">Proposal </w:t>
      </w:r>
      <w:r w:rsidR="00692807">
        <w:rPr>
          <w:b/>
          <w:bCs/>
          <w:i/>
          <w:iCs/>
        </w:rPr>
        <w:t>3</w:t>
      </w:r>
      <w:r>
        <w:rPr>
          <w:b/>
          <w:bCs/>
          <w:i/>
          <w:iCs/>
        </w:rPr>
        <w:t>. The gNB-CU-CP failure scenarios include at least the following: (A) Node breakdown, (B) Natural disaster, (C) Human-made disaster, (D) Signalling interface link failure, and (E) Planned maintenance causing downtime.</w:t>
      </w:r>
    </w:p>
    <w:p w:rsidR="00646EB8" w:rsidRDefault="00646EB8" w:rsidP="00BB00A6">
      <w:pPr>
        <w:rPr>
          <w:b/>
          <w:bCs/>
          <w:i/>
          <w:iCs/>
        </w:rPr>
      </w:pPr>
    </w:p>
    <w:p w:rsidR="00646EB8" w:rsidRDefault="003E375C" w:rsidP="00646EB8">
      <w:pPr>
        <w:keepNext/>
        <w:jc w:val="center"/>
      </w:pPr>
      <w:r w:rsidRPr="00646EB8">
        <w:rPr>
          <w:noProof/>
        </w:rPr>
        <w:drawing>
          <wp:inline distT="0" distB="0" distL="0" distR="0">
            <wp:extent cx="5075555" cy="2806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rsidR="00646EB8" w:rsidRDefault="00646EB8" w:rsidP="00646EB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Example of gNB-CU-CP Failure Scenarios (A)(B)(C)</w:t>
      </w:r>
    </w:p>
    <w:p w:rsidR="00646EB8" w:rsidRDefault="00646EB8" w:rsidP="00646EB8"/>
    <w:p w:rsidR="00646EB8" w:rsidRDefault="00646EB8" w:rsidP="00646EB8"/>
    <w:p w:rsidR="00646EB8" w:rsidRDefault="003E375C" w:rsidP="00646EB8">
      <w:pPr>
        <w:keepNext/>
        <w:jc w:val="center"/>
      </w:pPr>
      <w:r w:rsidRPr="00646EB8">
        <w:rPr>
          <w:noProof/>
        </w:rPr>
        <w:drawing>
          <wp:inline distT="0" distB="0" distL="0" distR="0">
            <wp:extent cx="5050155" cy="2789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rsidR="00646EB8" w:rsidRDefault="00646EB8" w:rsidP="00646EB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Pr="00F54B4D">
        <w:t>. Example of gNB-CU-CP Failure Scenario (</w:t>
      </w:r>
      <w:r>
        <w:t>D</w:t>
      </w:r>
      <w:r w:rsidRPr="00F54B4D">
        <w:t>)</w:t>
      </w:r>
    </w:p>
    <w:p w:rsidR="00646EB8" w:rsidRDefault="00646EB8" w:rsidP="00646EB8"/>
    <w:p w:rsidR="00646EB8" w:rsidRDefault="00646EB8" w:rsidP="00646EB8"/>
    <w:p w:rsidR="00646EB8" w:rsidRDefault="003E375C" w:rsidP="00646EB8">
      <w:pPr>
        <w:keepNext/>
        <w:jc w:val="center"/>
      </w:pPr>
      <w:r w:rsidRPr="00646EB8">
        <w:rPr>
          <w:noProof/>
        </w:rPr>
        <w:drawing>
          <wp:inline distT="0" distB="0" distL="0" distR="0">
            <wp:extent cx="5084445" cy="28111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rsidR="00646EB8" w:rsidRPr="00646EB8" w:rsidRDefault="00646EB8" w:rsidP="00646EB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C2290E">
        <w:t>Example of gNB-CU-CP Failure Scenario (</w:t>
      </w:r>
      <w:r>
        <w:t>E)</w:t>
      </w:r>
    </w:p>
    <w:p w:rsidR="00BB00A6" w:rsidRDefault="00BB00A6" w:rsidP="00606722"/>
    <w:p w:rsidR="00E62C79" w:rsidRPr="00E62C79" w:rsidRDefault="00E62C79" w:rsidP="00606722">
      <w:pPr>
        <w:rPr>
          <w:b/>
          <w:bCs/>
          <w:u w:val="single"/>
        </w:rPr>
      </w:pPr>
      <w:r>
        <w:rPr>
          <w:b/>
          <w:bCs/>
          <w:u w:val="single"/>
        </w:rPr>
        <w:t>Impact of the Failure Scenarios</w:t>
      </w:r>
    </w:p>
    <w:p w:rsidR="00E62C79" w:rsidRDefault="00E62C79" w:rsidP="00606722">
      <w:r>
        <w:t xml:space="preserve">In our view, most of the failure scenarios depicted earlier should be in general not frequent. However, the disaggregated gNB architecture allows for very large configurations. A given gNB-CU-CP can host 512 gNB-DUs, and a total of 16,384 cells with existing specifications. </w:t>
      </w:r>
      <w:r w:rsidR="00C84729">
        <w:t xml:space="preserve">Furthermore, each cell may be serving hundreds of UEs </w:t>
      </w:r>
      <w:r>
        <w:t>Therefore, a gNB-CU-CP failure can incur a very high impact in service availability and user experience</w:t>
      </w:r>
      <w:r w:rsidR="00C84729">
        <w:t xml:space="preserve"> for a very large number of UEs</w:t>
      </w:r>
      <w:r>
        <w:t>. Further, these failure scenarios can incur further problems by generating very high signalling loads from e.g., re-establishment of connections and signalling interfaces.</w:t>
      </w:r>
    </w:p>
    <w:p w:rsidR="00E62C79" w:rsidRDefault="009F37EC" w:rsidP="00606722">
      <w:r>
        <w:t>Given the limitations for handling gNB-CU-CP failure scenarios in an inter-vendor capable way, it is proposed to as a next step discuss possible solutions to the scenarios described in this paper.</w:t>
      </w:r>
    </w:p>
    <w:p w:rsidR="009F37EC" w:rsidRDefault="009F37EC" w:rsidP="00606722"/>
    <w:p w:rsidR="009F37EC" w:rsidRDefault="009F37EC" w:rsidP="00606722">
      <w:r>
        <w:rPr>
          <w:b/>
          <w:bCs/>
          <w:i/>
          <w:iCs/>
        </w:rPr>
        <w:t xml:space="preserve">Observation </w:t>
      </w:r>
      <w:r w:rsidR="00692807">
        <w:rPr>
          <w:b/>
          <w:bCs/>
          <w:i/>
          <w:iCs/>
        </w:rPr>
        <w:t>1</w:t>
      </w:r>
      <w:r>
        <w:rPr>
          <w:b/>
          <w:bCs/>
          <w:i/>
          <w:iCs/>
        </w:rPr>
        <w:t>. The disaggregated gNB architecture allows for very large configurations (up to 512 gNB-DUs and 16,384 cells), hence a gNB-CU-CP failure may incur a very high impacts in service availability and user experience.</w:t>
      </w:r>
    </w:p>
    <w:p w:rsidR="009F37EC" w:rsidRDefault="009F37EC" w:rsidP="009F37EC">
      <w:pPr>
        <w:rPr>
          <w:b/>
          <w:bCs/>
          <w:i/>
          <w:iCs/>
        </w:rPr>
      </w:pPr>
      <w:r>
        <w:rPr>
          <w:b/>
          <w:bCs/>
          <w:i/>
          <w:iCs/>
        </w:rPr>
        <w:t xml:space="preserve">Proposal </w:t>
      </w:r>
      <w:r w:rsidR="00692807">
        <w:rPr>
          <w:b/>
          <w:bCs/>
          <w:i/>
          <w:iCs/>
        </w:rPr>
        <w:t>4</w:t>
      </w:r>
      <w:r>
        <w:rPr>
          <w:b/>
          <w:bCs/>
          <w:i/>
          <w:iCs/>
        </w:rPr>
        <w:t>. RAN3 to agree to proceed to discuss possible solutions to the gNB-CU-CP failure scenarios (A to E) described in this contribution.</w:t>
      </w:r>
    </w:p>
    <w:p w:rsidR="00E62C79" w:rsidRDefault="00E62C79" w:rsidP="00E62C79">
      <w:pPr>
        <w:rPr>
          <w:b/>
          <w:bCs/>
          <w:i/>
          <w:iCs/>
        </w:rPr>
      </w:pPr>
    </w:p>
    <w:p w:rsidR="00CB12EB" w:rsidRDefault="00CB12EB" w:rsidP="00681B62"/>
    <w:p w:rsidR="00855D18" w:rsidRPr="00D71F44" w:rsidRDefault="00855D18" w:rsidP="005232B9">
      <w:pPr>
        <w:ind w:left="284"/>
        <w:rPr>
          <w:b/>
          <w:i/>
        </w:rPr>
      </w:pPr>
    </w:p>
    <w:p w:rsidR="0063292C" w:rsidRPr="00B704B9" w:rsidRDefault="0063292C" w:rsidP="0063292C">
      <w:pPr>
        <w:pStyle w:val="Heading1"/>
        <w:tabs>
          <w:tab w:val="left" w:pos="2410"/>
        </w:tabs>
      </w:pPr>
      <w:r>
        <w:t>3</w:t>
      </w:r>
      <w:r w:rsidRPr="00B704B9">
        <w:tab/>
      </w:r>
      <w:r>
        <w:t>Conclusions</w:t>
      </w:r>
    </w:p>
    <w:p w:rsidR="009F37EC" w:rsidRDefault="009F37EC" w:rsidP="00681B62">
      <w:pPr>
        <w:ind w:left="284"/>
        <w:rPr>
          <w:b/>
          <w:i/>
        </w:rPr>
      </w:pPr>
    </w:p>
    <w:p w:rsidR="008F5886" w:rsidRPr="00692807" w:rsidRDefault="008F5886" w:rsidP="008F5886">
      <w:pPr>
        <w:ind w:left="284"/>
        <w:rPr>
          <w:b/>
          <w:i/>
        </w:rPr>
      </w:pPr>
      <w:r w:rsidRPr="00692807">
        <w:rPr>
          <w:b/>
          <w:i/>
        </w:rPr>
        <w:t>Observation 1. The disaggregated gNB architecture allows for very large configurations (up to 512 gNB-DUs and 16,384 cells), hence a gNB-CU-CP failure may incur a very high impacts in service availability and user experience.</w:t>
      </w:r>
    </w:p>
    <w:p w:rsidR="00692807" w:rsidRPr="00692807" w:rsidRDefault="00692807" w:rsidP="00692807">
      <w:pPr>
        <w:ind w:left="284"/>
        <w:rPr>
          <w:b/>
          <w:i/>
        </w:rPr>
      </w:pPr>
      <w:r w:rsidRPr="00692807">
        <w:rPr>
          <w:b/>
          <w:i/>
        </w:rPr>
        <w:t>Proposal 1. The focus of the study is on scenarios that incur a failure of the entire gNB-CU-CP, and affect all the existing user contexts where the failure occurred.</w:t>
      </w:r>
    </w:p>
    <w:p w:rsidR="00692807" w:rsidRPr="00692807" w:rsidRDefault="00692807" w:rsidP="00692807">
      <w:pPr>
        <w:ind w:left="284"/>
        <w:rPr>
          <w:b/>
          <w:i/>
        </w:rPr>
      </w:pPr>
      <w:r w:rsidRPr="00692807">
        <w:rPr>
          <w:b/>
          <w:i/>
        </w:rPr>
        <w:t>Proposal 2. Scenarios regarding issues affecting only limited portions of the gNB-CU-CP, such as trouble incurred from individual hardware blades in a virtualized environment are not the focus of this study item.</w:t>
      </w:r>
    </w:p>
    <w:p w:rsidR="00692807" w:rsidRPr="00692807" w:rsidRDefault="00692807" w:rsidP="00692807">
      <w:pPr>
        <w:ind w:left="284"/>
        <w:rPr>
          <w:b/>
          <w:i/>
        </w:rPr>
      </w:pPr>
      <w:r w:rsidRPr="00692807">
        <w:rPr>
          <w:b/>
          <w:i/>
        </w:rPr>
        <w:t>Proposal 3. The gNB-CU-CP failure scenarios include at least the following: (A) Node breakdown, (B) Natural disaster, (C) Human-made disaster, (D) Signalling interface link failure, and (E) Planned maintenance causing downtime.</w:t>
      </w:r>
    </w:p>
    <w:p w:rsidR="00692807" w:rsidRDefault="00692807" w:rsidP="00692807">
      <w:pPr>
        <w:ind w:left="284"/>
        <w:rPr>
          <w:b/>
          <w:i/>
        </w:rPr>
      </w:pPr>
      <w:r w:rsidRPr="00692807">
        <w:rPr>
          <w:b/>
          <w:i/>
        </w:rPr>
        <w:t>Proposal 4. RAN3 to agree to proceed to discuss possible solutions to the gNB-CU-CP failure scenarios (A to E) described in this contribution.</w:t>
      </w:r>
    </w:p>
    <w:p w:rsidR="00FE1752" w:rsidRPr="00FE1752" w:rsidRDefault="00FE1752" w:rsidP="00FE1752">
      <w:pPr>
        <w:ind w:left="284"/>
        <w:rPr>
          <w:b/>
          <w:i/>
        </w:rPr>
      </w:pPr>
      <w:r w:rsidRPr="00FE1752">
        <w:rPr>
          <w:b/>
          <w:i/>
        </w:rPr>
        <w:t xml:space="preserve">Proposal </w:t>
      </w:r>
      <w:r w:rsidR="00692807">
        <w:rPr>
          <w:b/>
          <w:i/>
        </w:rPr>
        <w:t>5</w:t>
      </w:r>
      <w:r w:rsidRPr="00FE1752">
        <w:rPr>
          <w:b/>
          <w:i/>
        </w:rPr>
        <w:t xml:space="preserve">. RAN3 to </w:t>
      </w:r>
      <w:r>
        <w:rPr>
          <w:b/>
          <w:i/>
        </w:rPr>
        <w:t xml:space="preserve">capture the gNB-CU-CP failure scenarios (A to E) as proposed in </w:t>
      </w:r>
      <w:r>
        <w:rPr>
          <w:b/>
          <w:i/>
        </w:rPr>
        <w:fldChar w:fldCharType="begin"/>
      </w:r>
      <w:r>
        <w:rPr>
          <w:b/>
          <w:i/>
        </w:rPr>
        <w:instrText xml:space="preserve"> REF _Ref108436093 \r \h </w:instrText>
      </w:r>
      <w:r>
        <w:rPr>
          <w:b/>
          <w:i/>
        </w:rPr>
      </w:r>
      <w:r>
        <w:rPr>
          <w:b/>
          <w:i/>
        </w:rPr>
        <w:fldChar w:fldCharType="separate"/>
      </w:r>
      <w:r>
        <w:rPr>
          <w:b/>
          <w:i/>
        </w:rPr>
        <w:t>[3]</w:t>
      </w:r>
      <w:r>
        <w:rPr>
          <w:b/>
          <w:i/>
        </w:rPr>
        <w:fldChar w:fldCharType="end"/>
      </w:r>
      <w:r>
        <w:rPr>
          <w:b/>
          <w:i/>
        </w:rPr>
        <w:t>.</w:t>
      </w:r>
    </w:p>
    <w:p w:rsidR="009F37EC" w:rsidRPr="009F37EC" w:rsidRDefault="009F37EC" w:rsidP="009F37EC">
      <w:pPr>
        <w:ind w:left="284"/>
        <w:rPr>
          <w:b/>
          <w:i/>
        </w:rPr>
      </w:pPr>
      <w:r w:rsidRPr="009F37EC">
        <w:rPr>
          <w:b/>
          <w:i/>
        </w:rPr>
        <w:t xml:space="preserve">Proposal </w:t>
      </w:r>
      <w:r w:rsidR="00692807">
        <w:rPr>
          <w:b/>
          <w:i/>
        </w:rPr>
        <w:t>6</w:t>
      </w:r>
      <w:r w:rsidRPr="009F37EC">
        <w:rPr>
          <w:b/>
          <w:i/>
        </w:rPr>
        <w:t>. RAN3 to agree to proceed to discuss possible solutions to the gNB-CU-CP failure scenarios (A to E) described in this contribution</w:t>
      </w:r>
      <w:r w:rsidR="00692807">
        <w:rPr>
          <w:b/>
          <w:i/>
        </w:rPr>
        <w:t xml:space="preserve"> as next step in this Study</w:t>
      </w:r>
      <w:r w:rsidR="008F5886">
        <w:rPr>
          <w:b/>
          <w:i/>
        </w:rPr>
        <w:t xml:space="preserve"> Item</w:t>
      </w:r>
      <w:r w:rsidRPr="009F37EC">
        <w:rPr>
          <w:b/>
          <w:i/>
        </w:rPr>
        <w:t>.</w:t>
      </w:r>
    </w:p>
    <w:p w:rsidR="0063292C" w:rsidRDefault="0063292C" w:rsidP="000F3C3E">
      <w:pPr>
        <w:tabs>
          <w:tab w:val="left" w:pos="1985"/>
          <w:tab w:val="left" w:pos="2410"/>
        </w:tabs>
        <w:rPr>
          <w:rFonts w:ascii="Arial" w:hAnsi="Arial" w:cs="Arial"/>
          <w:b/>
          <w:bCs/>
          <w:sz w:val="24"/>
        </w:rPr>
      </w:pPr>
    </w:p>
    <w:p w:rsidR="0070544D" w:rsidRPr="00B05E1E" w:rsidRDefault="0070544D" w:rsidP="0070544D">
      <w:pPr>
        <w:pStyle w:val="Heading1"/>
        <w:rPr>
          <w:lang w:val="en-US"/>
        </w:rPr>
      </w:pPr>
      <w:r w:rsidRPr="00B05E1E">
        <w:rPr>
          <w:lang w:val="en-US"/>
        </w:rPr>
        <w:t>References</w:t>
      </w:r>
    </w:p>
    <w:p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rsidR="002A3979" w:rsidRPr="00FE1752" w:rsidRDefault="00681B62" w:rsidP="00681B62">
      <w:pPr>
        <w:numPr>
          <w:ilvl w:val="0"/>
          <w:numId w:val="7"/>
        </w:numPr>
        <w:overflowPunct w:val="0"/>
        <w:autoSpaceDE w:val="0"/>
        <w:autoSpaceDN w:val="0"/>
        <w:adjustRightInd w:val="0"/>
        <w:textAlignment w:val="baseline"/>
        <w:rPr>
          <w:lang w:val="en-US"/>
        </w:rPr>
      </w:pPr>
      <w:r w:rsidRPr="00B05E1E">
        <w:rPr>
          <w:lang w:val="en-US"/>
        </w:rPr>
        <w:t>RP-</w:t>
      </w:r>
      <w:r w:rsidR="00E077D8">
        <w:rPr>
          <w:lang w:val="en-US"/>
        </w:rPr>
        <w:t>221438</w:t>
      </w:r>
      <w:r w:rsidR="00660AB5" w:rsidRPr="00B05E1E">
        <w:rPr>
          <w:lang w:val="en-US"/>
        </w:rPr>
        <w:t>,</w:t>
      </w:r>
      <w:r w:rsidRPr="00B05E1E">
        <w:rPr>
          <w:i/>
          <w:lang w:val="en-US"/>
        </w:rPr>
        <w:t xml:space="preserve"> </w:t>
      </w:r>
      <w:r w:rsidR="00E077D8" w:rsidRPr="00E077D8">
        <w:rPr>
          <w:i/>
          <w:lang w:val="en-US"/>
        </w:rPr>
        <w:t>Study on enhancement for resiliency of gNB-CU-CP</w:t>
      </w:r>
      <w:r w:rsidR="00B05E1E" w:rsidRPr="00B05E1E">
        <w:rPr>
          <w:i/>
          <w:lang w:val="en-US"/>
        </w:rPr>
        <w:t xml:space="preserve">, </w:t>
      </w:r>
      <w:r w:rsidR="00E077D8">
        <w:rPr>
          <w:iCs/>
          <w:lang w:val="en-US"/>
        </w:rPr>
        <w:t>NTT Docomo</w:t>
      </w:r>
    </w:p>
    <w:p w:rsidR="00FE1752" w:rsidRPr="00FE1752" w:rsidRDefault="00FE1752" w:rsidP="00FE1752">
      <w:pPr>
        <w:numPr>
          <w:ilvl w:val="0"/>
          <w:numId w:val="7"/>
        </w:numPr>
        <w:overflowPunct w:val="0"/>
        <w:autoSpaceDE w:val="0"/>
        <w:autoSpaceDN w:val="0"/>
        <w:adjustRightInd w:val="0"/>
        <w:textAlignment w:val="baseline"/>
        <w:rPr>
          <w:lang w:val="en-US"/>
        </w:rPr>
      </w:pPr>
      <w:bookmarkStart w:id="3" w:name="_Ref108436093"/>
      <w:r>
        <w:rPr>
          <w:lang w:val="en-US"/>
        </w:rPr>
        <w:t>R3-22</w:t>
      </w:r>
      <w:r w:rsidR="00435293">
        <w:rPr>
          <w:lang w:val="en-US"/>
        </w:rPr>
        <w:t>4281</w:t>
      </w:r>
      <w:r w:rsidRPr="00B05E1E">
        <w:rPr>
          <w:lang w:val="en-US"/>
        </w:rPr>
        <w:t>,</w:t>
      </w:r>
      <w:r w:rsidRPr="00B05E1E">
        <w:rPr>
          <w:i/>
          <w:lang w:val="en-US"/>
        </w:rPr>
        <w:t xml:space="preserve"> </w:t>
      </w:r>
      <w:bookmarkStart w:id="4" w:name="_Hlk110849741"/>
      <w:r>
        <w:rPr>
          <w:i/>
          <w:lang w:val="en-US"/>
        </w:rPr>
        <w:t>Text Proposal for gNB-CU-CP Failure Scenarios</w:t>
      </w:r>
      <w:bookmarkEnd w:id="4"/>
      <w:r w:rsidRPr="00B05E1E">
        <w:rPr>
          <w:i/>
          <w:lang w:val="en-US"/>
        </w:rPr>
        <w:t xml:space="preserve">, </w:t>
      </w:r>
      <w:r>
        <w:rPr>
          <w:iCs/>
          <w:lang w:val="en-US"/>
        </w:rPr>
        <w:t>Nokia, Nokia Shanghai Bell</w:t>
      </w:r>
      <w:bookmarkEnd w:id="3"/>
    </w:p>
    <w:sectPr w:rsidR="00FE1752" w:rsidRPr="00FE1752" w:rsidSect="00681B6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273B" w:rsidRDefault="0018273B">
      <w:r>
        <w:separator/>
      </w:r>
    </w:p>
  </w:endnote>
  <w:endnote w:type="continuationSeparator" w:id="0">
    <w:p w:rsidR="0018273B" w:rsidRDefault="0018273B">
      <w:r>
        <w:continuationSeparator/>
      </w:r>
    </w:p>
  </w:endnote>
  <w:endnote w:type="continuationNotice" w:id="1">
    <w:p w:rsidR="0018273B" w:rsidRDefault="00182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273B" w:rsidRDefault="0018273B">
      <w:r>
        <w:separator/>
      </w:r>
    </w:p>
  </w:footnote>
  <w:footnote w:type="continuationSeparator" w:id="0">
    <w:p w:rsidR="0018273B" w:rsidRDefault="0018273B">
      <w:r>
        <w:continuationSeparator/>
      </w:r>
    </w:p>
  </w:footnote>
  <w:footnote w:type="continuationNotice" w:id="1">
    <w:p w:rsidR="0018273B" w:rsidRDefault="00182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10"/>
  </w:num>
  <w:num w:numId="6">
    <w:abstractNumId w:val="1"/>
  </w:num>
  <w:num w:numId="7">
    <w:abstractNumId w:val="3"/>
  </w:num>
  <w:num w:numId="8">
    <w:abstractNumId w:val="11"/>
  </w:num>
  <w:num w:numId="9">
    <w:abstractNumId w:val="6"/>
  </w:num>
  <w:num w:numId="10">
    <w:abstractNumId w:val="9"/>
  </w:num>
  <w:num w:numId="11">
    <w:abstractNumId w:val="0"/>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93F"/>
    <w:rsid w:val="0005648A"/>
    <w:rsid w:val="00056E40"/>
    <w:rsid w:val="00056FCD"/>
    <w:rsid w:val="0006119F"/>
    <w:rsid w:val="00061BD0"/>
    <w:rsid w:val="000652C9"/>
    <w:rsid w:val="0006544A"/>
    <w:rsid w:val="00066BF8"/>
    <w:rsid w:val="00067E1F"/>
    <w:rsid w:val="00072A62"/>
    <w:rsid w:val="00074356"/>
    <w:rsid w:val="0008022F"/>
    <w:rsid w:val="00080512"/>
    <w:rsid w:val="00081167"/>
    <w:rsid w:val="00081942"/>
    <w:rsid w:val="00081C52"/>
    <w:rsid w:val="00082F68"/>
    <w:rsid w:val="0008382D"/>
    <w:rsid w:val="00086000"/>
    <w:rsid w:val="00086469"/>
    <w:rsid w:val="00086A0C"/>
    <w:rsid w:val="00086B99"/>
    <w:rsid w:val="000908BD"/>
    <w:rsid w:val="00096BF9"/>
    <w:rsid w:val="000A4BFA"/>
    <w:rsid w:val="000A5165"/>
    <w:rsid w:val="000B1DBC"/>
    <w:rsid w:val="000B276A"/>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F16C4"/>
    <w:rsid w:val="000F3C3E"/>
    <w:rsid w:val="000F4440"/>
    <w:rsid w:val="000F56F0"/>
    <w:rsid w:val="000F6705"/>
    <w:rsid w:val="000F70E8"/>
    <w:rsid w:val="00101F3D"/>
    <w:rsid w:val="00105806"/>
    <w:rsid w:val="00106CD1"/>
    <w:rsid w:val="001124BC"/>
    <w:rsid w:val="001127A9"/>
    <w:rsid w:val="00117A12"/>
    <w:rsid w:val="00120BF6"/>
    <w:rsid w:val="001308CC"/>
    <w:rsid w:val="001326A8"/>
    <w:rsid w:val="00132931"/>
    <w:rsid w:val="00132C93"/>
    <w:rsid w:val="00133F54"/>
    <w:rsid w:val="00140A8D"/>
    <w:rsid w:val="00143147"/>
    <w:rsid w:val="00144B60"/>
    <w:rsid w:val="0014626D"/>
    <w:rsid w:val="00151A61"/>
    <w:rsid w:val="001535B6"/>
    <w:rsid w:val="0015555D"/>
    <w:rsid w:val="0015684E"/>
    <w:rsid w:val="001609C9"/>
    <w:rsid w:val="001649F0"/>
    <w:rsid w:val="001650E2"/>
    <w:rsid w:val="00166A27"/>
    <w:rsid w:val="00171959"/>
    <w:rsid w:val="00172AFA"/>
    <w:rsid w:val="001735C7"/>
    <w:rsid w:val="001735E3"/>
    <w:rsid w:val="00175E47"/>
    <w:rsid w:val="0017742A"/>
    <w:rsid w:val="00180081"/>
    <w:rsid w:val="0018089C"/>
    <w:rsid w:val="0018273B"/>
    <w:rsid w:val="001846BC"/>
    <w:rsid w:val="00185B0F"/>
    <w:rsid w:val="00186930"/>
    <w:rsid w:val="001918E5"/>
    <w:rsid w:val="00194CD0"/>
    <w:rsid w:val="001A2F0F"/>
    <w:rsid w:val="001A68CF"/>
    <w:rsid w:val="001B0179"/>
    <w:rsid w:val="001B342E"/>
    <w:rsid w:val="001C0D2D"/>
    <w:rsid w:val="001C7220"/>
    <w:rsid w:val="001D01A6"/>
    <w:rsid w:val="001D0230"/>
    <w:rsid w:val="001D068F"/>
    <w:rsid w:val="001D2FB8"/>
    <w:rsid w:val="001D393D"/>
    <w:rsid w:val="001D6244"/>
    <w:rsid w:val="001D6AAA"/>
    <w:rsid w:val="001E0B79"/>
    <w:rsid w:val="001E0C3D"/>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30C70"/>
    <w:rsid w:val="00230E6E"/>
    <w:rsid w:val="002316E5"/>
    <w:rsid w:val="00234B21"/>
    <w:rsid w:val="00240A89"/>
    <w:rsid w:val="00242903"/>
    <w:rsid w:val="002433EE"/>
    <w:rsid w:val="0024482C"/>
    <w:rsid w:val="0024510A"/>
    <w:rsid w:val="002456E8"/>
    <w:rsid w:val="00245D71"/>
    <w:rsid w:val="00247E55"/>
    <w:rsid w:val="002528B3"/>
    <w:rsid w:val="00252E47"/>
    <w:rsid w:val="00253669"/>
    <w:rsid w:val="0025778B"/>
    <w:rsid w:val="00260365"/>
    <w:rsid w:val="00262D37"/>
    <w:rsid w:val="0027002E"/>
    <w:rsid w:val="00270A7F"/>
    <w:rsid w:val="002747EC"/>
    <w:rsid w:val="00274D2E"/>
    <w:rsid w:val="00280D7B"/>
    <w:rsid w:val="0028199F"/>
    <w:rsid w:val="002845EF"/>
    <w:rsid w:val="00284607"/>
    <w:rsid w:val="002855BF"/>
    <w:rsid w:val="00286494"/>
    <w:rsid w:val="00290FC8"/>
    <w:rsid w:val="00292B91"/>
    <w:rsid w:val="0029437A"/>
    <w:rsid w:val="0029482D"/>
    <w:rsid w:val="002977E1"/>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C53"/>
    <w:rsid w:val="002E1C71"/>
    <w:rsid w:val="002E57E8"/>
    <w:rsid w:val="002F0D22"/>
    <w:rsid w:val="002F1207"/>
    <w:rsid w:val="002F2626"/>
    <w:rsid w:val="002F3A38"/>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C2D"/>
    <w:rsid w:val="00327623"/>
    <w:rsid w:val="003304C9"/>
    <w:rsid w:val="003330E3"/>
    <w:rsid w:val="00334964"/>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69A"/>
    <w:rsid w:val="00371168"/>
    <w:rsid w:val="00372A47"/>
    <w:rsid w:val="00373826"/>
    <w:rsid w:val="0037419B"/>
    <w:rsid w:val="0037429E"/>
    <w:rsid w:val="00381CF1"/>
    <w:rsid w:val="00386353"/>
    <w:rsid w:val="00387439"/>
    <w:rsid w:val="003922F5"/>
    <w:rsid w:val="0039304A"/>
    <w:rsid w:val="00393A2B"/>
    <w:rsid w:val="003953AB"/>
    <w:rsid w:val="00395C9F"/>
    <w:rsid w:val="00395FDA"/>
    <w:rsid w:val="003976C3"/>
    <w:rsid w:val="003A68D5"/>
    <w:rsid w:val="003B2140"/>
    <w:rsid w:val="003B316C"/>
    <w:rsid w:val="003B50E1"/>
    <w:rsid w:val="003C48A5"/>
    <w:rsid w:val="003C49C5"/>
    <w:rsid w:val="003C4E37"/>
    <w:rsid w:val="003D59CD"/>
    <w:rsid w:val="003D68B5"/>
    <w:rsid w:val="003D7C4B"/>
    <w:rsid w:val="003E16BE"/>
    <w:rsid w:val="003E375C"/>
    <w:rsid w:val="003E5F28"/>
    <w:rsid w:val="003F11E0"/>
    <w:rsid w:val="003F39F5"/>
    <w:rsid w:val="00400DEB"/>
    <w:rsid w:val="00401855"/>
    <w:rsid w:val="004021E6"/>
    <w:rsid w:val="0040278D"/>
    <w:rsid w:val="004056CA"/>
    <w:rsid w:val="004118FC"/>
    <w:rsid w:val="00415695"/>
    <w:rsid w:val="00415DCC"/>
    <w:rsid w:val="00420701"/>
    <w:rsid w:val="00421512"/>
    <w:rsid w:val="00424B9F"/>
    <w:rsid w:val="00426CEC"/>
    <w:rsid w:val="00433E79"/>
    <w:rsid w:val="00434307"/>
    <w:rsid w:val="00435293"/>
    <w:rsid w:val="004431EB"/>
    <w:rsid w:val="00450326"/>
    <w:rsid w:val="00450759"/>
    <w:rsid w:val="00453C49"/>
    <w:rsid w:val="00457EE3"/>
    <w:rsid w:val="00467718"/>
    <w:rsid w:val="00471964"/>
    <w:rsid w:val="0047760F"/>
    <w:rsid w:val="00483AFF"/>
    <w:rsid w:val="0048447B"/>
    <w:rsid w:val="00485319"/>
    <w:rsid w:val="00486CD7"/>
    <w:rsid w:val="00490813"/>
    <w:rsid w:val="00491FB3"/>
    <w:rsid w:val="00493F5A"/>
    <w:rsid w:val="004964A5"/>
    <w:rsid w:val="004A0703"/>
    <w:rsid w:val="004A10EC"/>
    <w:rsid w:val="004A200B"/>
    <w:rsid w:val="004A463E"/>
    <w:rsid w:val="004A4F0F"/>
    <w:rsid w:val="004A5614"/>
    <w:rsid w:val="004A5F6B"/>
    <w:rsid w:val="004A6DA1"/>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F92"/>
    <w:rsid w:val="00502ACC"/>
    <w:rsid w:val="00503171"/>
    <w:rsid w:val="00505386"/>
    <w:rsid w:val="005102F9"/>
    <w:rsid w:val="00511172"/>
    <w:rsid w:val="00512309"/>
    <w:rsid w:val="00512CFF"/>
    <w:rsid w:val="00514482"/>
    <w:rsid w:val="00522C51"/>
    <w:rsid w:val="005232B9"/>
    <w:rsid w:val="00526E01"/>
    <w:rsid w:val="0053046E"/>
    <w:rsid w:val="005331DC"/>
    <w:rsid w:val="00534DA0"/>
    <w:rsid w:val="00543D48"/>
    <w:rsid w:val="00543E6C"/>
    <w:rsid w:val="00550FE1"/>
    <w:rsid w:val="00552573"/>
    <w:rsid w:val="00557A28"/>
    <w:rsid w:val="00560449"/>
    <w:rsid w:val="00564CCC"/>
    <w:rsid w:val="00565087"/>
    <w:rsid w:val="0056573F"/>
    <w:rsid w:val="00566D2C"/>
    <w:rsid w:val="00571C17"/>
    <w:rsid w:val="00572BB8"/>
    <w:rsid w:val="00576D14"/>
    <w:rsid w:val="00586F17"/>
    <w:rsid w:val="0059146F"/>
    <w:rsid w:val="00592B8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71B4"/>
    <w:rsid w:val="006025D4"/>
    <w:rsid w:val="00605C62"/>
    <w:rsid w:val="00606722"/>
    <w:rsid w:val="00611566"/>
    <w:rsid w:val="006146CF"/>
    <w:rsid w:val="00617799"/>
    <w:rsid w:val="00617C52"/>
    <w:rsid w:val="00620762"/>
    <w:rsid w:val="00622E1A"/>
    <w:rsid w:val="006315EB"/>
    <w:rsid w:val="0063292C"/>
    <w:rsid w:val="0063293A"/>
    <w:rsid w:val="00632BD8"/>
    <w:rsid w:val="00636E70"/>
    <w:rsid w:val="00636EE6"/>
    <w:rsid w:val="006376A2"/>
    <w:rsid w:val="0064041A"/>
    <w:rsid w:val="006411D5"/>
    <w:rsid w:val="006414E1"/>
    <w:rsid w:val="00642606"/>
    <w:rsid w:val="00646C53"/>
    <w:rsid w:val="00646D77"/>
    <w:rsid w:val="00646EB8"/>
    <w:rsid w:val="00651192"/>
    <w:rsid w:val="00651AAB"/>
    <w:rsid w:val="00651F94"/>
    <w:rsid w:val="006530AA"/>
    <w:rsid w:val="00656467"/>
    <w:rsid w:val="006567F6"/>
    <w:rsid w:val="00656D67"/>
    <w:rsid w:val="00660AB5"/>
    <w:rsid w:val="00660FC8"/>
    <w:rsid w:val="006615B7"/>
    <w:rsid w:val="00661F35"/>
    <w:rsid w:val="0066625C"/>
    <w:rsid w:val="00666915"/>
    <w:rsid w:val="00667667"/>
    <w:rsid w:val="006720C3"/>
    <w:rsid w:val="00672C5E"/>
    <w:rsid w:val="006752FD"/>
    <w:rsid w:val="00681B62"/>
    <w:rsid w:val="00683C17"/>
    <w:rsid w:val="00685083"/>
    <w:rsid w:val="006859FC"/>
    <w:rsid w:val="00690975"/>
    <w:rsid w:val="00690FBE"/>
    <w:rsid w:val="00692807"/>
    <w:rsid w:val="006A04E4"/>
    <w:rsid w:val="006A18B1"/>
    <w:rsid w:val="006A364A"/>
    <w:rsid w:val="006A489D"/>
    <w:rsid w:val="006B04EB"/>
    <w:rsid w:val="006C2B93"/>
    <w:rsid w:val="006C3245"/>
    <w:rsid w:val="006C7A66"/>
    <w:rsid w:val="006D04FE"/>
    <w:rsid w:val="006D183B"/>
    <w:rsid w:val="006D1E24"/>
    <w:rsid w:val="006D231C"/>
    <w:rsid w:val="006D333D"/>
    <w:rsid w:val="006D433E"/>
    <w:rsid w:val="006D6322"/>
    <w:rsid w:val="006D7D23"/>
    <w:rsid w:val="006D7D31"/>
    <w:rsid w:val="006E1F1F"/>
    <w:rsid w:val="006E618D"/>
    <w:rsid w:val="006F13B1"/>
    <w:rsid w:val="006F1FA3"/>
    <w:rsid w:val="006F2AAC"/>
    <w:rsid w:val="006F4FC0"/>
    <w:rsid w:val="007004C2"/>
    <w:rsid w:val="0070544D"/>
    <w:rsid w:val="00711754"/>
    <w:rsid w:val="0071199A"/>
    <w:rsid w:val="00711CED"/>
    <w:rsid w:val="00715CF2"/>
    <w:rsid w:val="00716D58"/>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7D40"/>
    <w:rsid w:val="00761EF2"/>
    <w:rsid w:val="00763705"/>
    <w:rsid w:val="00764FCD"/>
    <w:rsid w:val="00765A74"/>
    <w:rsid w:val="00765BA8"/>
    <w:rsid w:val="007669D4"/>
    <w:rsid w:val="00771825"/>
    <w:rsid w:val="00772E0E"/>
    <w:rsid w:val="0078196E"/>
    <w:rsid w:val="00781F0F"/>
    <w:rsid w:val="00787213"/>
    <w:rsid w:val="0078727C"/>
    <w:rsid w:val="007934C8"/>
    <w:rsid w:val="0079493F"/>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3D2"/>
    <w:rsid w:val="007D7863"/>
    <w:rsid w:val="007E08DE"/>
    <w:rsid w:val="007E455A"/>
    <w:rsid w:val="007E5A87"/>
    <w:rsid w:val="007F00DF"/>
    <w:rsid w:val="007F02B6"/>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31088"/>
    <w:rsid w:val="00832EFA"/>
    <w:rsid w:val="008340CB"/>
    <w:rsid w:val="00834649"/>
    <w:rsid w:val="00836413"/>
    <w:rsid w:val="008376A5"/>
    <w:rsid w:val="008401E2"/>
    <w:rsid w:val="0084078C"/>
    <w:rsid w:val="008430A2"/>
    <w:rsid w:val="00845057"/>
    <w:rsid w:val="00846E07"/>
    <w:rsid w:val="0084799A"/>
    <w:rsid w:val="00852A5B"/>
    <w:rsid w:val="00852CA3"/>
    <w:rsid w:val="00852D39"/>
    <w:rsid w:val="00854C37"/>
    <w:rsid w:val="00855D18"/>
    <w:rsid w:val="00856D25"/>
    <w:rsid w:val="0085724C"/>
    <w:rsid w:val="00861375"/>
    <w:rsid w:val="00864844"/>
    <w:rsid w:val="00866E76"/>
    <w:rsid w:val="00870AEC"/>
    <w:rsid w:val="00871B0D"/>
    <w:rsid w:val="00873C79"/>
    <w:rsid w:val="00873F5C"/>
    <w:rsid w:val="008768CA"/>
    <w:rsid w:val="00877574"/>
    <w:rsid w:val="00880559"/>
    <w:rsid w:val="00881CF3"/>
    <w:rsid w:val="00882561"/>
    <w:rsid w:val="00883F19"/>
    <w:rsid w:val="00894C80"/>
    <w:rsid w:val="00896279"/>
    <w:rsid w:val="0089631F"/>
    <w:rsid w:val="00896515"/>
    <w:rsid w:val="008A3B1C"/>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886"/>
    <w:rsid w:val="008F5E56"/>
    <w:rsid w:val="00900782"/>
    <w:rsid w:val="009025E6"/>
    <w:rsid w:val="0090271F"/>
    <w:rsid w:val="00904F33"/>
    <w:rsid w:val="00910049"/>
    <w:rsid w:val="00915010"/>
    <w:rsid w:val="009164E5"/>
    <w:rsid w:val="00917CA5"/>
    <w:rsid w:val="00920F0E"/>
    <w:rsid w:val="00923B9F"/>
    <w:rsid w:val="009265A4"/>
    <w:rsid w:val="009266DC"/>
    <w:rsid w:val="00936FFC"/>
    <w:rsid w:val="0093787E"/>
    <w:rsid w:val="00942EC2"/>
    <w:rsid w:val="0094462F"/>
    <w:rsid w:val="00944BB6"/>
    <w:rsid w:val="009451A2"/>
    <w:rsid w:val="00945637"/>
    <w:rsid w:val="00947224"/>
    <w:rsid w:val="00952B52"/>
    <w:rsid w:val="00954F6C"/>
    <w:rsid w:val="009561FE"/>
    <w:rsid w:val="0095771D"/>
    <w:rsid w:val="009606E8"/>
    <w:rsid w:val="00961B32"/>
    <w:rsid w:val="009638AB"/>
    <w:rsid w:val="0096412C"/>
    <w:rsid w:val="00967F3D"/>
    <w:rsid w:val="0097124C"/>
    <w:rsid w:val="0097184A"/>
    <w:rsid w:val="00971C47"/>
    <w:rsid w:val="00971D97"/>
    <w:rsid w:val="009735D6"/>
    <w:rsid w:val="00974BB0"/>
    <w:rsid w:val="00984571"/>
    <w:rsid w:val="00985642"/>
    <w:rsid w:val="00986D8E"/>
    <w:rsid w:val="0099180C"/>
    <w:rsid w:val="00993BBC"/>
    <w:rsid w:val="00997D92"/>
    <w:rsid w:val="009A3390"/>
    <w:rsid w:val="009A3AC7"/>
    <w:rsid w:val="009A4FD4"/>
    <w:rsid w:val="009B2C2F"/>
    <w:rsid w:val="009C0AAF"/>
    <w:rsid w:val="009C1096"/>
    <w:rsid w:val="009C55E8"/>
    <w:rsid w:val="009D4A73"/>
    <w:rsid w:val="009D629E"/>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3674F"/>
    <w:rsid w:val="00A407C4"/>
    <w:rsid w:val="00A4390A"/>
    <w:rsid w:val="00A43DCA"/>
    <w:rsid w:val="00A44166"/>
    <w:rsid w:val="00A45225"/>
    <w:rsid w:val="00A500F0"/>
    <w:rsid w:val="00A51BA2"/>
    <w:rsid w:val="00A53724"/>
    <w:rsid w:val="00A55E74"/>
    <w:rsid w:val="00A5718E"/>
    <w:rsid w:val="00A620C3"/>
    <w:rsid w:val="00A63CB9"/>
    <w:rsid w:val="00A66275"/>
    <w:rsid w:val="00A74BC8"/>
    <w:rsid w:val="00A76F88"/>
    <w:rsid w:val="00A77C20"/>
    <w:rsid w:val="00A8035B"/>
    <w:rsid w:val="00A82346"/>
    <w:rsid w:val="00A82E4F"/>
    <w:rsid w:val="00A847F7"/>
    <w:rsid w:val="00A85310"/>
    <w:rsid w:val="00A95D85"/>
    <w:rsid w:val="00A9671C"/>
    <w:rsid w:val="00AA2EC0"/>
    <w:rsid w:val="00AA4E8F"/>
    <w:rsid w:val="00AB01AD"/>
    <w:rsid w:val="00AB0EE8"/>
    <w:rsid w:val="00AB7904"/>
    <w:rsid w:val="00AC03A2"/>
    <w:rsid w:val="00AC205B"/>
    <w:rsid w:val="00AC2104"/>
    <w:rsid w:val="00AC30E3"/>
    <w:rsid w:val="00AD3281"/>
    <w:rsid w:val="00AD3E6D"/>
    <w:rsid w:val="00AD4E1E"/>
    <w:rsid w:val="00AD6538"/>
    <w:rsid w:val="00AD6C2A"/>
    <w:rsid w:val="00AE1816"/>
    <w:rsid w:val="00AE4952"/>
    <w:rsid w:val="00AE4D66"/>
    <w:rsid w:val="00AE79DD"/>
    <w:rsid w:val="00AF091A"/>
    <w:rsid w:val="00AF6AC6"/>
    <w:rsid w:val="00B00AF5"/>
    <w:rsid w:val="00B03DB3"/>
    <w:rsid w:val="00B05E1E"/>
    <w:rsid w:val="00B12217"/>
    <w:rsid w:val="00B12C1A"/>
    <w:rsid w:val="00B1335E"/>
    <w:rsid w:val="00B15449"/>
    <w:rsid w:val="00B159D3"/>
    <w:rsid w:val="00B167B0"/>
    <w:rsid w:val="00B2235D"/>
    <w:rsid w:val="00B25551"/>
    <w:rsid w:val="00B25E3B"/>
    <w:rsid w:val="00B31AA3"/>
    <w:rsid w:val="00B32436"/>
    <w:rsid w:val="00B35B30"/>
    <w:rsid w:val="00B37066"/>
    <w:rsid w:val="00B4479D"/>
    <w:rsid w:val="00B4774E"/>
    <w:rsid w:val="00B47B4C"/>
    <w:rsid w:val="00B558E9"/>
    <w:rsid w:val="00B573A0"/>
    <w:rsid w:val="00B6400F"/>
    <w:rsid w:val="00B67516"/>
    <w:rsid w:val="00B67FC5"/>
    <w:rsid w:val="00B7015E"/>
    <w:rsid w:val="00B704B9"/>
    <w:rsid w:val="00B712EF"/>
    <w:rsid w:val="00B73F92"/>
    <w:rsid w:val="00B74201"/>
    <w:rsid w:val="00B74F24"/>
    <w:rsid w:val="00B77D03"/>
    <w:rsid w:val="00B82F45"/>
    <w:rsid w:val="00B836B3"/>
    <w:rsid w:val="00B83917"/>
    <w:rsid w:val="00B9006E"/>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F41EC"/>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50331"/>
    <w:rsid w:val="00C5249E"/>
    <w:rsid w:val="00C52503"/>
    <w:rsid w:val="00C5434A"/>
    <w:rsid w:val="00C5434E"/>
    <w:rsid w:val="00C61F07"/>
    <w:rsid w:val="00C64EDA"/>
    <w:rsid w:val="00C67D12"/>
    <w:rsid w:val="00C717EC"/>
    <w:rsid w:val="00C72F4A"/>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12EB"/>
    <w:rsid w:val="00CB510F"/>
    <w:rsid w:val="00CB5CFF"/>
    <w:rsid w:val="00CB6AF0"/>
    <w:rsid w:val="00CC11D7"/>
    <w:rsid w:val="00CC122B"/>
    <w:rsid w:val="00CC168B"/>
    <w:rsid w:val="00CC2D87"/>
    <w:rsid w:val="00CC44EF"/>
    <w:rsid w:val="00CD01F8"/>
    <w:rsid w:val="00CD2620"/>
    <w:rsid w:val="00CD4C7B"/>
    <w:rsid w:val="00CD6AFE"/>
    <w:rsid w:val="00CD6C7B"/>
    <w:rsid w:val="00CE07A8"/>
    <w:rsid w:val="00CE3415"/>
    <w:rsid w:val="00CE3A2A"/>
    <w:rsid w:val="00CE582F"/>
    <w:rsid w:val="00CF3CD6"/>
    <w:rsid w:val="00CF47EC"/>
    <w:rsid w:val="00CF6B19"/>
    <w:rsid w:val="00D0348B"/>
    <w:rsid w:val="00D0367E"/>
    <w:rsid w:val="00D0471F"/>
    <w:rsid w:val="00D06F52"/>
    <w:rsid w:val="00D072F9"/>
    <w:rsid w:val="00D07600"/>
    <w:rsid w:val="00D07AEB"/>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46851"/>
    <w:rsid w:val="00D47AA0"/>
    <w:rsid w:val="00D515CE"/>
    <w:rsid w:val="00D53116"/>
    <w:rsid w:val="00D53428"/>
    <w:rsid w:val="00D537F6"/>
    <w:rsid w:val="00D541F9"/>
    <w:rsid w:val="00D551D2"/>
    <w:rsid w:val="00D57A54"/>
    <w:rsid w:val="00D62C0A"/>
    <w:rsid w:val="00D655C5"/>
    <w:rsid w:val="00D71F44"/>
    <w:rsid w:val="00D738D6"/>
    <w:rsid w:val="00D74075"/>
    <w:rsid w:val="00D76883"/>
    <w:rsid w:val="00D804B7"/>
    <w:rsid w:val="00D80795"/>
    <w:rsid w:val="00D808B5"/>
    <w:rsid w:val="00D81721"/>
    <w:rsid w:val="00D85150"/>
    <w:rsid w:val="00D87E00"/>
    <w:rsid w:val="00D9134D"/>
    <w:rsid w:val="00D92464"/>
    <w:rsid w:val="00D96025"/>
    <w:rsid w:val="00D96454"/>
    <w:rsid w:val="00DA09F2"/>
    <w:rsid w:val="00DA243A"/>
    <w:rsid w:val="00DA2C7E"/>
    <w:rsid w:val="00DA5FE4"/>
    <w:rsid w:val="00DA7A03"/>
    <w:rsid w:val="00DB00DC"/>
    <w:rsid w:val="00DB1818"/>
    <w:rsid w:val="00DB5C91"/>
    <w:rsid w:val="00DB7186"/>
    <w:rsid w:val="00DC146B"/>
    <w:rsid w:val="00DC309B"/>
    <w:rsid w:val="00DC4DA2"/>
    <w:rsid w:val="00DC5291"/>
    <w:rsid w:val="00DD40A9"/>
    <w:rsid w:val="00DD4EE9"/>
    <w:rsid w:val="00DD53C0"/>
    <w:rsid w:val="00DE404D"/>
    <w:rsid w:val="00DE7D8C"/>
    <w:rsid w:val="00DF2732"/>
    <w:rsid w:val="00DF44A6"/>
    <w:rsid w:val="00DF4AD0"/>
    <w:rsid w:val="00DF60DB"/>
    <w:rsid w:val="00E06D33"/>
    <w:rsid w:val="00E077D8"/>
    <w:rsid w:val="00E07831"/>
    <w:rsid w:val="00E10381"/>
    <w:rsid w:val="00E12DAC"/>
    <w:rsid w:val="00E17960"/>
    <w:rsid w:val="00E22A8A"/>
    <w:rsid w:val="00E26844"/>
    <w:rsid w:val="00E3347C"/>
    <w:rsid w:val="00E338CF"/>
    <w:rsid w:val="00E41B57"/>
    <w:rsid w:val="00E46555"/>
    <w:rsid w:val="00E5071A"/>
    <w:rsid w:val="00E52175"/>
    <w:rsid w:val="00E55C02"/>
    <w:rsid w:val="00E569A4"/>
    <w:rsid w:val="00E61481"/>
    <w:rsid w:val="00E62835"/>
    <w:rsid w:val="00E62C79"/>
    <w:rsid w:val="00E65380"/>
    <w:rsid w:val="00E679E0"/>
    <w:rsid w:val="00E70506"/>
    <w:rsid w:val="00E77645"/>
    <w:rsid w:val="00E819C5"/>
    <w:rsid w:val="00E8744B"/>
    <w:rsid w:val="00E928A3"/>
    <w:rsid w:val="00EA22F8"/>
    <w:rsid w:val="00EA45DC"/>
    <w:rsid w:val="00EA48A9"/>
    <w:rsid w:val="00EA6EBB"/>
    <w:rsid w:val="00EB0BA3"/>
    <w:rsid w:val="00EB4384"/>
    <w:rsid w:val="00EB46A1"/>
    <w:rsid w:val="00EB60BA"/>
    <w:rsid w:val="00EC026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28F"/>
    <w:rsid w:val="00EF66EB"/>
    <w:rsid w:val="00F025A2"/>
    <w:rsid w:val="00F0430E"/>
    <w:rsid w:val="00F069F1"/>
    <w:rsid w:val="00F076C8"/>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2028"/>
    <w:rsid w:val="00F64AC5"/>
    <w:rsid w:val="00F64E0B"/>
    <w:rsid w:val="00F653B8"/>
    <w:rsid w:val="00F65F5C"/>
    <w:rsid w:val="00F66C0C"/>
    <w:rsid w:val="00F670C2"/>
    <w:rsid w:val="00F70B41"/>
    <w:rsid w:val="00F76C5A"/>
    <w:rsid w:val="00F76F8F"/>
    <w:rsid w:val="00F82690"/>
    <w:rsid w:val="00F8275A"/>
    <w:rsid w:val="00F873D2"/>
    <w:rsid w:val="00F9036B"/>
    <w:rsid w:val="00F92CEA"/>
    <w:rsid w:val="00F93027"/>
    <w:rsid w:val="00F97736"/>
    <w:rsid w:val="00FA1266"/>
    <w:rsid w:val="00FA17D9"/>
    <w:rsid w:val="00FB3FA5"/>
    <w:rsid w:val="00FB7070"/>
    <w:rsid w:val="00FC0DD1"/>
    <w:rsid w:val="00FC1192"/>
    <w:rsid w:val="00FC526A"/>
    <w:rsid w:val="00FE1752"/>
    <w:rsid w:val="00FE2AB4"/>
    <w:rsid w:val="00FE36C1"/>
    <w:rsid w:val="00FE3864"/>
    <w:rsid w:val="00FE40AD"/>
    <w:rsid w:val="00FE724C"/>
    <w:rsid w:val="00FF0944"/>
    <w:rsid w:val="00FF1402"/>
    <w:rsid w:val="00FF3753"/>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0997351B-EE8B-42BF-A713-24F852580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10" ma:contentTypeDescription="Create a new document." ma:contentTypeScope="" ma:versionID="a5e9ee6d14a0aa517158fccd8c9eaf3c">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e79b1acb657b150a44a82cf65b7247f7"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documentManagement>
</p:properties>
</file>

<file path=customXml/itemProps1.xml><?xml version="1.0" encoding="utf-8"?>
<ds:datastoreItem xmlns:ds="http://schemas.openxmlformats.org/officeDocument/2006/customXml" ds:itemID="{FF5FE58D-4B54-433A-BB60-707AA232E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2378C-689B-4735-A798-B404CBB75BB4}">
  <ds:schemaRefs>
    <ds:schemaRef ds:uri="http://schemas.microsoft.com/office/2006/metadata/longProperties"/>
  </ds:schemaRefs>
</ds:datastoreItem>
</file>

<file path=customXml/itemProps3.xml><?xml version="1.0" encoding="utf-8"?>
<ds:datastoreItem xmlns:ds="http://schemas.openxmlformats.org/officeDocument/2006/customXml" ds:itemID="{23BD2B97-0E8B-450E-B987-A3ABB95B9EF7}">
  <ds:schemaRefs>
    <ds:schemaRef ds:uri="http://schemas.microsoft.com/sharepoint/v3/contenttype/forms"/>
  </ds:schemaRefs>
</ds:datastoreItem>
</file>

<file path=customXml/itemProps4.xml><?xml version="1.0" encoding="utf-8"?>
<ds:datastoreItem xmlns:ds="http://schemas.openxmlformats.org/officeDocument/2006/customXml" ds:itemID="{26E22AAA-4ADC-413E-A957-1C87C16A0427}">
  <ds:schemaRefs>
    <ds:schemaRef ds:uri="Microsoft.SharePoint.Taxonomy.ContentTypeSync"/>
  </ds:schemaRefs>
</ds:datastoreItem>
</file>

<file path=customXml/itemProps5.xml><?xml version="1.0" encoding="utf-8"?>
<ds:datastoreItem xmlns:ds="http://schemas.openxmlformats.org/officeDocument/2006/customXml" ds:itemID="{D705A0D6-F59A-4D43-ABB3-11DB6E6DA706}">
  <ds:schemaRefs>
    <ds:schemaRef ds:uri="http://schemas.openxmlformats.org/officeDocument/2006/bibliography"/>
  </ds:schemaRefs>
</ds:datastoreItem>
</file>

<file path=customXml/itemProps6.xml><?xml version="1.0" encoding="utf-8"?>
<ds:datastoreItem xmlns:ds="http://schemas.openxmlformats.org/officeDocument/2006/customXml" ds:itemID="{8825E7DB-3906-4C0C-B0F4-F04F4EA86576}">
  <ds:schemaRefs>
    <ds:schemaRef ds:uri="http://schemas.microsoft.com/sharepoint/events"/>
  </ds:schemaRefs>
</ds:datastoreItem>
</file>

<file path=customXml/itemProps7.xml><?xml version="1.0" encoding="utf-8"?>
<ds:datastoreItem xmlns:ds="http://schemas.openxmlformats.org/officeDocument/2006/customXml" ds:itemID="{DF3AD6DB-BDA6-42CC-9317-242DA078E6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9559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2</cp:revision>
  <dcterms:created xsi:type="dcterms:W3CDTF">2022-08-08T11:50:00Z</dcterms:created>
  <dcterms:modified xsi:type="dcterms:W3CDTF">2022-08-08T11:50:00Z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5AIRPNAIUNRU-1083777305-1162</vt:lpwstr>
  </property>
  <property fmtid="{D5CDD505-2E9C-101B-9397-08002B2CF9AE}" pid="3" name="_dlc_DocIdItemGuid">
    <vt:lpwstr>36eed9c2-26fb-42db-aa08-89dc269d3fdd</vt:lpwstr>
  </property>
  <property fmtid="{D5CDD505-2E9C-101B-9397-08002B2CF9AE}" pid="4" name="_dlc_DocIdUrl">
    <vt:lpwstr>https://nokia.sharepoint.com/sites/c5g/projects/flexiaccess/_layouts/15/DocIdRedir.aspx?ID=5AIRPNAIUNRU-1083777305-1162, 5AIRPNAIUNRU-1083777305-1162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ies>
</file>